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DE" w:rsidRPr="00171548" w:rsidRDefault="00E93EDE" w:rsidP="00D3051E">
      <w:pPr>
        <w:jc w:val="center"/>
        <w:rPr>
          <w:noProof/>
          <w:sz w:val="27"/>
          <w:szCs w:val="27"/>
          <w:lang w:val="uk-UA"/>
        </w:rPr>
      </w:pPr>
    </w:p>
    <w:p w:rsidR="00E93EDE" w:rsidRDefault="00E93EDE" w:rsidP="00D3051E">
      <w:pPr>
        <w:jc w:val="center"/>
        <w:rPr>
          <w:noProof/>
          <w:sz w:val="27"/>
          <w:szCs w:val="27"/>
          <w:lang w:val="uk-UA"/>
        </w:rPr>
      </w:pPr>
      <w:r w:rsidRPr="00F823DB">
        <w:rPr>
          <w:noProof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1.75pt;visibility:visible">
            <v:imagedata r:id="rId7" o:title=""/>
          </v:shape>
        </w:pict>
      </w:r>
    </w:p>
    <w:p w:rsidR="00E93EDE" w:rsidRPr="00F4598D" w:rsidRDefault="00E93EDE" w:rsidP="00D3051E">
      <w:pPr>
        <w:jc w:val="center"/>
        <w:rPr>
          <w:noProof/>
          <w:lang w:val="uk-UA"/>
        </w:rPr>
      </w:pPr>
    </w:p>
    <w:p w:rsidR="00E93EDE" w:rsidRPr="00385682" w:rsidRDefault="00E93EDE" w:rsidP="00D3051E">
      <w:pPr>
        <w:jc w:val="center"/>
        <w:rPr>
          <w:b/>
          <w:sz w:val="27"/>
          <w:szCs w:val="27"/>
        </w:rPr>
      </w:pPr>
      <w:r w:rsidRPr="00385682">
        <w:rPr>
          <w:b/>
          <w:sz w:val="27"/>
          <w:szCs w:val="27"/>
          <w:lang w:val="uk-UA"/>
        </w:rPr>
        <w:t>Х Е Р С О Н С Ь К А   М І С Ь К А    Р А Д А</w:t>
      </w:r>
      <w:r>
        <w:rPr>
          <w:b/>
          <w:sz w:val="27"/>
          <w:szCs w:val="27"/>
          <w:lang w:val="uk-UA"/>
        </w:rPr>
        <w:t xml:space="preserve">  </w:t>
      </w:r>
      <w:r>
        <w:rPr>
          <w:b/>
          <w:sz w:val="27"/>
          <w:szCs w:val="27"/>
          <w:lang w:val="uk-UA"/>
        </w:rPr>
        <w:br/>
      </w:r>
      <w:r w:rsidRPr="00385682">
        <w:rPr>
          <w:b/>
          <w:sz w:val="27"/>
          <w:szCs w:val="27"/>
          <w:lang w:val="uk-UA"/>
        </w:rPr>
        <w:t xml:space="preserve">П О С Т І Й Н А  К О М І С І Я  </w:t>
      </w:r>
      <w:r w:rsidRPr="00385682">
        <w:rPr>
          <w:b/>
          <w:sz w:val="27"/>
          <w:szCs w:val="27"/>
        </w:rPr>
        <w:t xml:space="preserve">З   ПИТАНЬ   </w:t>
      </w:r>
    </w:p>
    <w:p w:rsidR="00E93EDE" w:rsidRPr="006B4576" w:rsidRDefault="00E93EDE" w:rsidP="00D3051E">
      <w:pPr>
        <w:pStyle w:val="ListParagraph"/>
        <w:tabs>
          <w:tab w:val="left" w:pos="0"/>
        </w:tabs>
        <w:ind w:left="0"/>
        <w:jc w:val="center"/>
        <w:rPr>
          <w:b/>
          <w:sz w:val="27"/>
          <w:szCs w:val="27"/>
          <w:lang w:val="uk-UA"/>
        </w:rPr>
      </w:pPr>
      <w:r w:rsidRPr="006B4576">
        <w:rPr>
          <w:b/>
          <w:sz w:val="27"/>
          <w:szCs w:val="27"/>
          <w:lang w:val="uk-UA"/>
        </w:rPr>
        <w:t>Г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У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М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А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Н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І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Т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А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Р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Н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О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Ї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 xml:space="preserve"> П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О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Л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І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Т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И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К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И,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 xml:space="preserve"> М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Е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Д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И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Ц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И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Н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И,</w:t>
      </w:r>
      <w:r>
        <w:rPr>
          <w:b/>
          <w:sz w:val="27"/>
          <w:szCs w:val="27"/>
          <w:lang w:val="uk-UA"/>
        </w:rPr>
        <w:br/>
      </w:r>
      <w:r w:rsidRPr="006B4576">
        <w:rPr>
          <w:b/>
          <w:sz w:val="27"/>
          <w:szCs w:val="27"/>
          <w:lang w:val="uk-UA"/>
        </w:rPr>
        <w:t>О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С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В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І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Т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И,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 xml:space="preserve"> К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У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Л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Ь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Т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У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Р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И,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 xml:space="preserve"> М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О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Л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О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Д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І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Ж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Н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О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 xml:space="preserve">Ї 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П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О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Л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І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Т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И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К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 xml:space="preserve">И </w:t>
      </w:r>
      <w:r>
        <w:rPr>
          <w:b/>
          <w:sz w:val="27"/>
          <w:szCs w:val="27"/>
          <w:lang w:val="uk-UA"/>
        </w:rPr>
        <w:br/>
      </w:r>
      <w:r w:rsidRPr="006B4576">
        <w:rPr>
          <w:b/>
          <w:sz w:val="27"/>
          <w:szCs w:val="27"/>
          <w:lang w:val="uk-UA"/>
        </w:rPr>
        <w:t>ТА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 xml:space="preserve"> С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П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О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Р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Т</w:t>
      </w:r>
      <w:r>
        <w:rPr>
          <w:b/>
          <w:sz w:val="27"/>
          <w:szCs w:val="27"/>
          <w:lang w:val="uk-UA"/>
        </w:rPr>
        <w:t xml:space="preserve"> </w:t>
      </w:r>
      <w:r w:rsidRPr="006B4576">
        <w:rPr>
          <w:b/>
          <w:sz w:val="27"/>
          <w:szCs w:val="27"/>
          <w:lang w:val="uk-UA"/>
        </w:rPr>
        <w:t>У</w:t>
      </w:r>
      <w:r>
        <w:rPr>
          <w:b/>
          <w:sz w:val="27"/>
          <w:szCs w:val="27"/>
          <w:lang w:val="uk-UA"/>
        </w:rPr>
        <w:t>, З А К О Н Н О С Т І,  Д Е П У Т А Т С Ь К О Ї ДІЯЛЬНОСТІ, СВОБОДИ СЛОВА ТА ЗАПОБІГАННЯ КОРУПЦІЇ</w:t>
      </w:r>
    </w:p>
    <w:p w:rsidR="00E93EDE" w:rsidRDefault="00E93EDE" w:rsidP="00D3051E">
      <w:pPr>
        <w:pBdr>
          <w:bottom w:val="single" w:sz="12" w:space="1" w:color="auto"/>
        </w:pBd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просп. Ушакова, </w:t>
      </w:r>
      <w:smartTag w:uri="urn:schemas-microsoft-com:office:smarttags" w:element="metricconverter">
        <w:smartTagPr>
          <w:attr w:name="ProductID" w:val="37, м"/>
        </w:smartTagPr>
        <w:r>
          <w:rPr>
            <w:sz w:val="20"/>
            <w:szCs w:val="20"/>
            <w:lang w:val="uk-UA"/>
          </w:rPr>
          <w:t>37, м</w:t>
        </w:r>
      </w:smartTag>
      <w:r>
        <w:rPr>
          <w:sz w:val="20"/>
          <w:szCs w:val="20"/>
          <w:lang w:val="uk-UA"/>
        </w:rPr>
        <w:t>. Херсон, Україна, 73003, тел. 49 80 71</w:t>
      </w:r>
    </w:p>
    <w:p w:rsidR="00E93EDE" w:rsidRPr="00155AF7" w:rsidRDefault="00E93EDE" w:rsidP="00D3051E">
      <w:pPr>
        <w:pBdr>
          <w:bottom w:val="single" w:sz="12" w:space="1" w:color="auto"/>
        </w:pBdr>
        <w:jc w:val="center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e-mail: rada_vid10@city.kherson.ua</w:t>
      </w:r>
    </w:p>
    <w:p w:rsidR="00E93EDE" w:rsidRPr="00B67327" w:rsidRDefault="00E93EDE" w:rsidP="00D3051E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ПРОТОКОЛ № 32</w:t>
      </w:r>
    </w:p>
    <w:p w:rsidR="00E93EDE" w:rsidRPr="00B67327" w:rsidRDefault="00E93EDE" w:rsidP="00D3051E">
      <w:pPr>
        <w:jc w:val="righ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27</w:t>
      </w:r>
      <w:r w:rsidRPr="00B67327">
        <w:rPr>
          <w:b/>
          <w:sz w:val="26"/>
          <w:szCs w:val="26"/>
          <w:lang w:val="uk-UA"/>
        </w:rPr>
        <w:t>.08.2021 п</w:t>
      </w:r>
      <w:r w:rsidRPr="00587FAE">
        <w:rPr>
          <w:b/>
          <w:sz w:val="26"/>
          <w:szCs w:val="26"/>
          <w:lang w:val="uk-UA"/>
        </w:rPr>
        <w:t>’</w:t>
      </w:r>
      <w:r w:rsidRPr="00B67327">
        <w:rPr>
          <w:b/>
          <w:sz w:val="26"/>
          <w:szCs w:val="26"/>
          <w:lang w:val="uk-UA"/>
        </w:rPr>
        <w:t xml:space="preserve">ятниця </w:t>
      </w:r>
    </w:p>
    <w:p w:rsidR="00E93EDE" w:rsidRPr="00B67327" w:rsidRDefault="00E93EDE" w:rsidP="00D3051E">
      <w:pPr>
        <w:jc w:val="right"/>
        <w:rPr>
          <w:b/>
          <w:sz w:val="26"/>
          <w:szCs w:val="26"/>
          <w:lang w:val="uk-UA"/>
        </w:rPr>
      </w:pPr>
      <w:r w:rsidRPr="00B67327">
        <w:rPr>
          <w:b/>
          <w:sz w:val="26"/>
          <w:szCs w:val="26"/>
          <w:lang w:val="uk-UA"/>
        </w:rPr>
        <w:t>11.00, каб. 508</w:t>
      </w:r>
    </w:p>
    <w:p w:rsidR="00E93EDE" w:rsidRPr="00D9297F" w:rsidRDefault="00E93EDE" w:rsidP="00D3051E">
      <w:pPr>
        <w:tabs>
          <w:tab w:val="num" w:pos="360"/>
        </w:tabs>
        <w:outlineLvl w:val="0"/>
        <w:rPr>
          <w:b/>
          <w:sz w:val="22"/>
          <w:szCs w:val="22"/>
          <w:lang w:val="uk-UA"/>
        </w:rPr>
      </w:pPr>
    </w:p>
    <w:p w:rsidR="00E93EDE" w:rsidRPr="00AC53FD" w:rsidRDefault="00E93EDE" w:rsidP="00D3051E">
      <w:pPr>
        <w:tabs>
          <w:tab w:val="num" w:pos="360"/>
        </w:tabs>
        <w:outlineLvl w:val="0"/>
        <w:rPr>
          <w:b/>
          <w:sz w:val="26"/>
          <w:szCs w:val="26"/>
          <w:u w:val="single"/>
          <w:lang w:val="uk-UA"/>
        </w:rPr>
      </w:pPr>
      <w:r w:rsidRPr="00AC53FD">
        <w:rPr>
          <w:b/>
          <w:sz w:val="26"/>
          <w:szCs w:val="26"/>
          <w:u w:val="single"/>
          <w:lang w:val="uk-UA"/>
        </w:rPr>
        <w:t xml:space="preserve">Присутні: </w:t>
      </w:r>
    </w:p>
    <w:p w:rsidR="00E93EDE" w:rsidRPr="00AC53FD" w:rsidRDefault="00E93EDE" w:rsidP="00D3051E">
      <w:pPr>
        <w:tabs>
          <w:tab w:val="num" w:pos="360"/>
        </w:tabs>
        <w:rPr>
          <w:sz w:val="26"/>
          <w:szCs w:val="26"/>
          <w:lang w:val="uk-UA"/>
        </w:rPr>
      </w:pPr>
      <w:r w:rsidRPr="00AC53FD">
        <w:rPr>
          <w:sz w:val="26"/>
          <w:szCs w:val="26"/>
          <w:lang w:val="uk-UA"/>
        </w:rPr>
        <w:t>ОСАУЛЕНКО І. – заступник голови постійної комісії.</w:t>
      </w:r>
    </w:p>
    <w:p w:rsidR="00E93EDE" w:rsidRPr="00AC53FD" w:rsidRDefault="00E93EDE" w:rsidP="00D3051E">
      <w:pPr>
        <w:tabs>
          <w:tab w:val="num" w:pos="360"/>
        </w:tabs>
        <w:rPr>
          <w:sz w:val="26"/>
          <w:szCs w:val="26"/>
          <w:lang w:val="uk-UA"/>
        </w:rPr>
      </w:pPr>
      <w:r w:rsidRPr="00AC53FD">
        <w:rPr>
          <w:sz w:val="26"/>
          <w:szCs w:val="26"/>
          <w:lang w:val="uk-UA"/>
        </w:rPr>
        <w:t>КАЛИТА А. – секретар постійної комісії.</w:t>
      </w:r>
    </w:p>
    <w:p w:rsidR="00E93EDE" w:rsidRDefault="00E93EDE" w:rsidP="00D3051E">
      <w:pPr>
        <w:tabs>
          <w:tab w:val="num" w:pos="360"/>
        </w:tabs>
        <w:rPr>
          <w:sz w:val="26"/>
          <w:szCs w:val="26"/>
          <w:lang w:val="uk-UA"/>
        </w:rPr>
      </w:pPr>
      <w:r w:rsidRPr="00AC53FD">
        <w:rPr>
          <w:sz w:val="26"/>
          <w:szCs w:val="26"/>
          <w:lang w:val="uk-UA"/>
        </w:rPr>
        <w:t>ПЕТРОВ О.</w:t>
      </w:r>
    </w:p>
    <w:p w:rsidR="00E93EDE" w:rsidRPr="00FB3992" w:rsidRDefault="00E93EDE" w:rsidP="00D3051E">
      <w:pPr>
        <w:tabs>
          <w:tab w:val="num" w:pos="360"/>
        </w:tabs>
        <w:rPr>
          <w:sz w:val="22"/>
          <w:szCs w:val="22"/>
          <w:lang w:val="uk-UA"/>
        </w:rPr>
      </w:pPr>
    </w:p>
    <w:p w:rsidR="00E93EDE" w:rsidRPr="00753CD9" w:rsidRDefault="00E93EDE" w:rsidP="00D3051E">
      <w:pPr>
        <w:tabs>
          <w:tab w:val="num" w:pos="360"/>
        </w:tabs>
        <w:rPr>
          <w:b/>
          <w:sz w:val="26"/>
          <w:szCs w:val="26"/>
          <w:u w:val="single"/>
          <w:lang w:val="uk-UA"/>
        </w:rPr>
      </w:pPr>
      <w:r w:rsidRPr="00753CD9">
        <w:rPr>
          <w:b/>
          <w:sz w:val="26"/>
          <w:szCs w:val="26"/>
          <w:u w:val="single"/>
          <w:lang w:val="uk-UA"/>
        </w:rPr>
        <w:t>Відсутні:</w:t>
      </w:r>
    </w:p>
    <w:p w:rsidR="00E93EDE" w:rsidRPr="00AC53FD" w:rsidRDefault="00E93EDE" w:rsidP="00D3051E">
      <w:pPr>
        <w:tabs>
          <w:tab w:val="num" w:pos="360"/>
        </w:tabs>
        <w:rPr>
          <w:sz w:val="26"/>
          <w:szCs w:val="26"/>
          <w:lang w:val="uk-UA"/>
        </w:rPr>
      </w:pPr>
      <w:r w:rsidRPr="00AC53FD">
        <w:rPr>
          <w:sz w:val="26"/>
          <w:szCs w:val="26"/>
          <w:lang w:val="uk-UA"/>
        </w:rPr>
        <w:t>МАЛИЦЬКА А. – голова постійної комісії.</w:t>
      </w:r>
    </w:p>
    <w:p w:rsidR="00E93EDE" w:rsidRPr="00D9297F" w:rsidRDefault="00E93EDE" w:rsidP="00D3051E">
      <w:pPr>
        <w:tabs>
          <w:tab w:val="num" w:pos="360"/>
        </w:tabs>
        <w:rPr>
          <w:sz w:val="22"/>
          <w:szCs w:val="22"/>
          <w:highlight w:val="yellow"/>
          <w:lang w:val="uk-UA"/>
        </w:rPr>
      </w:pPr>
    </w:p>
    <w:p w:rsidR="00E93EDE" w:rsidRPr="00AC53FD" w:rsidRDefault="00E93EDE" w:rsidP="00D3051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  <w:u w:val="single"/>
          <w:lang w:val="uk-UA"/>
        </w:rPr>
      </w:pPr>
      <w:r w:rsidRPr="00AC53FD">
        <w:rPr>
          <w:b/>
          <w:sz w:val="26"/>
          <w:szCs w:val="26"/>
          <w:u w:val="single"/>
          <w:lang w:val="uk-UA"/>
        </w:rPr>
        <w:t>В роботі комісії брали участь:</w:t>
      </w:r>
    </w:p>
    <w:p w:rsidR="00E93EDE" w:rsidRDefault="00E93EDE" w:rsidP="00D3051E">
      <w:pPr>
        <w:tabs>
          <w:tab w:val="num" w:pos="36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ЦИГАНОК С. - директор департаменту правової політики та якості;</w:t>
      </w:r>
    </w:p>
    <w:p w:rsidR="00E93EDE" w:rsidRPr="006A2565" w:rsidRDefault="00E93EDE" w:rsidP="00D3051E">
      <w:pPr>
        <w:tabs>
          <w:tab w:val="num" w:pos="36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БУРОВА Н. - </w:t>
      </w:r>
      <w:r w:rsidRPr="00753CD9">
        <w:rPr>
          <w:sz w:val="26"/>
          <w:szCs w:val="26"/>
          <w:highlight w:val="yellow"/>
          <w:lang w:val="uk-UA"/>
        </w:rPr>
        <w:t>н</w:t>
      </w:r>
      <w:r w:rsidRPr="00753CD9">
        <w:rPr>
          <w:sz w:val="26"/>
          <w:szCs w:val="26"/>
          <w:highlight w:val="yellow"/>
          <w:shd w:val="clear" w:color="auto" w:fill="FFFFFF"/>
        </w:rPr>
        <w:t>ачальник управління земельних відносин</w:t>
      </w:r>
      <w:r w:rsidRPr="00753CD9">
        <w:rPr>
          <w:sz w:val="26"/>
          <w:szCs w:val="26"/>
          <w:highlight w:val="yellow"/>
          <w:shd w:val="clear" w:color="auto" w:fill="FFFFFF"/>
          <w:lang w:val="uk-UA"/>
        </w:rPr>
        <w:t>;</w:t>
      </w:r>
    </w:p>
    <w:p w:rsidR="00E93EDE" w:rsidRDefault="00E93EDE" w:rsidP="00D3051E">
      <w:pPr>
        <w:tabs>
          <w:tab w:val="num" w:pos="36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ДЕРЕВЯНКО І.В.,</w:t>
      </w:r>
    </w:p>
    <w:p w:rsidR="00E93EDE" w:rsidRDefault="00E93EDE" w:rsidP="00D3051E">
      <w:pPr>
        <w:tabs>
          <w:tab w:val="num" w:pos="36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КАРЕГОВА В.А.,</w:t>
      </w:r>
    </w:p>
    <w:p w:rsidR="00E93EDE" w:rsidRDefault="00E93EDE" w:rsidP="00D3051E">
      <w:pPr>
        <w:tabs>
          <w:tab w:val="num" w:pos="36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ЩЕРБАКОВА О.О.</w:t>
      </w:r>
    </w:p>
    <w:p w:rsidR="00E93EDE" w:rsidRPr="00DC7255" w:rsidRDefault="00E93EDE" w:rsidP="00D3051E">
      <w:pPr>
        <w:jc w:val="center"/>
        <w:rPr>
          <w:sz w:val="22"/>
          <w:szCs w:val="22"/>
          <w:highlight w:val="yellow"/>
          <w:lang w:val="uk-UA"/>
        </w:rPr>
      </w:pPr>
    </w:p>
    <w:p w:rsidR="00E93EDE" w:rsidRPr="00AC53FD" w:rsidRDefault="00E93EDE" w:rsidP="00D3051E">
      <w:pPr>
        <w:jc w:val="center"/>
        <w:rPr>
          <w:b/>
          <w:sz w:val="26"/>
          <w:szCs w:val="26"/>
          <w:lang w:val="uk-UA"/>
        </w:rPr>
      </w:pPr>
      <w:r w:rsidRPr="00AC53FD">
        <w:rPr>
          <w:b/>
          <w:sz w:val="26"/>
          <w:szCs w:val="26"/>
          <w:lang w:val="uk-UA"/>
        </w:rPr>
        <w:t>Питання порядку денного:</w:t>
      </w:r>
    </w:p>
    <w:p w:rsidR="00E93EDE" w:rsidRPr="00D9297F" w:rsidRDefault="00E93EDE" w:rsidP="00D3051E">
      <w:pPr>
        <w:rPr>
          <w:sz w:val="22"/>
          <w:szCs w:val="22"/>
          <w:lang w:val="uk-UA"/>
        </w:rPr>
      </w:pPr>
    </w:p>
    <w:p w:rsidR="00E93EDE" w:rsidRPr="00827237" w:rsidRDefault="00E93EDE" w:rsidP="00D3051E">
      <w:pPr>
        <w:numPr>
          <w:ilvl w:val="0"/>
          <w:numId w:val="42"/>
        </w:numPr>
        <w:tabs>
          <w:tab w:val="left" w:pos="993"/>
        </w:tabs>
        <w:ind w:right="-1"/>
        <w:jc w:val="both"/>
        <w:rPr>
          <w:sz w:val="26"/>
          <w:szCs w:val="26"/>
          <w:lang w:val="uk-UA"/>
        </w:rPr>
      </w:pPr>
      <w:r w:rsidRPr="00827237">
        <w:rPr>
          <w:sz w:val="26"/>
          <w:szCs w:val="26"/>
        </w:rPr>
        <w:t>Про попередній розгляд проєктів рішень, які пропонуються на розгляд пленарного засідання ІХ сесії міської ради</w:t>
      </w:r>
      <w:r w:rsidRPr="00827237">
        <w:rPr>
          <w:sz w:val="26"/>
          <w:szCs w:val="26"/>
          <w:lang w:val="uk-UA"/>
        </w:rPr>
        <w:t>.</w:t>
      </w:r>
    </w:p>
    <w:p w:rsidR="00E93EDE" w:rsidRPr="00827237" w:rsidRDefault="00E93EDE" w:rsidP="00D3051E">
      <w:pPr>
        <w:numPr>
          <w:ilvl w:val="0"/>
          <w:numId w:val="42"/>
        </w:numPr>
        <w:tabs>
          <w:tab w:val="left" w:pos="426"/>
        </w:tabs>
        <w:jc w:val="both"/>
        <w:rPr>
          <w:sz w:val="27"/>
          <w:szCs w:val="27"/>
          <w:lang w:val="uk-UA"/>
        </w:rPr>
      </w:pPr>
      <w:r w:rsidRPr="00827237">
        <w:rPr>
          <w:sz w:val="27"/>
          <w:szCs w:val="27"/>
          <w:lang w:val="uk-UA"/>
        </w:rPr>
        <w:t>Про розгляд листів та звернень.</w:t>
      </w:r>
    </w:p>
    <w:p w:rsidR="00E93EDE" w:rsidRPr="00827237" w:rsidRDefault="00E93EDE" w:rsidP="00D3051E">
      <w:pPr>
        <w:numPr>
          <w:ilvl w:val="0"/>
          <w:numId w:val="42"/>
        </w:numPr>
        <w:tabs>
          <w:tab w:val="left" w:pos="426"/>
        </w:tabs>
        <w:jc w:val="both"/>
        <w:rPr>
          <w:sz w:val="27"/>
          <w:szCs w:val="27"/>
          <w:lang w:val="uk-UA"/>
        </w:rPr>
      </w:pPr>
      <w:r w:rsidRPr="00827237">
        <w:rPr>
          <w:sz w:val="27"/>
          <w:szCs w:val="27"/>
          <w:lang w:val="uk-UA"/>
        </w:rPr>
        <w:t>Про виконання попередніх рекомендацій постійної комісії.</w:t>
      </w:r>
    </w:p>
    <w:p w:rsidR="00E93EDE" w:rsidRPr="00827237" w:rsidRDefault="00E93EDE" w:rsidP="00D3051E">
      <w:pPr>
        <w:numPr>
          <w:ilvl w:val="0"/>
          <w:numId w:val="42"/>
        </w:numPr>
        <w:tabs>
          <w:tab w:val="left" w:pos="426"/>
        </w:tabs>
        <w:jc w:val="both"/>
        <w:rPr>
          <w:sz w:val="27"/>
          <w:szCs w:val="27"/>
          <w:lang w:val="uk-UA"/>
        </w:rPr>
      </w:pPr>
      <w:r w:rsidRPr="00827237">
        <w:rPr>
          <w:sz w:val="27"/>
          <w:szCs w:val="27"/>
        </w:rPr>
        <w:t>Про розгляд звернень щодо надання адресної матеріальної допомоги.</w:t>
      </w:r>
    </w:p>
    <w:p w:rsidR="00E93EDE" w:rsidRPr="00827237" w:rsidRDefault="00E93EDE" w:rsidP="00D3051E">
      <w:pPr>
        <w:numPr>
          <w:ilvl w:val="0"/>
          <w:numId w:val="42"/>
        </w:numPr>
        <w:tabs>
          <w:tab w:val="left" w:pos="426"/>
        </w:tabs>
        <w:jc w:val="both"/>
        <w:rPr>
          <w:sz w:val="27"/>
          <w:szCs w:val="27"/>
          <w:lang w:val="uk-UA"/>
        </w:rPr>
      </w:pPr>
      <w:r w:rsidRPr="00827237">
        <w:rPr>
          <w:sz w:val="27"/>
          <w:szCs w:val="27"/>
          <w:lang w:val="uk-UA"/>
        </w:rPr>
        <w:t>Різне.</w:t>
      </w:r>
    </w:p>
    <w:p w:rsidR="00E93EDE" w:rsidRPr="00D9297F" w:rsidRDefault="00E93EDE" w:rsidP="00D3051E">
      <w:pPr>
        <w:tabs>
          <w:tab w:val="left" w:pos="426"/>
        </w:tabs>
        <w:jc w:val="both"/>
        <w:rPr>
          <w:sz w:val="22"/>
          <w:szCs w:val="22"/>
          <w:highlight w:val="yellow"/>
          <w:lang w:val="uk-UA"/>
        </w:rPr>
      </w:pPr>
    </w:p>
    <w:p w:rsidR="00E93EDE" w:rsidRDefault="00E93EDE" w:rsidP="00D3051E">
      <w:pPr>
        <w:pStyle w:val="a4"/>
        <w:tabs>
          <w:tab w:val="left" w:pos="360"/>
          <w:tab w:val="left" w:pos="426"/>
          <w:tab w:val="left" w:pos="709"/>
          <w:tab w:val="left" w:pos="993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ВИСТУПИВ: ОСАУЛЕНКО І</w:t>
      </w:r>
      <w:r w:rsidRPr="0016076C">
        <w:rPr>
          <w:sz w:val="26"/>
          <w:szCs w:val="26"/>
          <w:lang w:val="uk-UA"/>
        </w:rPr>
        <w:t xml:space="preserve">., </w:t>
      </w:r>
      <w:r>
        <w:rPr>
          <w:sz w:val="26"/>
          <w:szCs w:val="26"/>
          <w:lang w:val="uk-UA"/>
        </w:rPr>
        <w:t>який оголосив</w:t>
      </w:r>
      <w:r w:rsidRPr="002E6549">
        <w:rPr>
          <w:sz w:val="26"/>
          <w:szCs w:val="26"/>
          <w:lang w:val="uk-UA"/>
        </w:rPr>
        <w:t xml:space="preserve"> проєкт порядку денного</w:t>
      </w:r>
      <w:r>
        <w:rPr>
          <w:sz w:val="26"/>
          <w:szCs w:val="26"/>
          <w:lang w:val="uk-UA"/>
        </w:rPr>
        <w:t>.</w:t>
      </w:r>
      <w:r w:rsidRPr="00204A71">
        <w:rPr>
          <w:sz w:val="26"/>
          <w:szCs w:val="26"/>
          <w:lang w:val="uk-UA"/>
        </w:rPr>
        <w:t xml:space="preserve"> </w:t>
      </w:r>
    </w:p>
    <w:p w:rsidR="00E93EDE" w:rsidRDefault="00E93EDE" w:rsidP="00D3051E">
      <w:pPr>
        <w:pStyle w:val="a4"/>
        <w:tabs>
          <w:tab w:val="left" w:pos="360"/>
          <w:tab w:val="left" w:pos="426"/>
          <w:tab w:val="left" w:pos="709"/>
          <w:tab w:val="left" w:pos="993"/>
        </w:tabs>
        <w:ind w:left="0"/>
        <w:jc w:val="both"/>
        <w:rPr>
          <w:sz w:val="22"/>
          <w:szCs w:val="22"/>
          <w:lang w:val="uk-UA"/>
        </w:rPr>
      </w:pPr>
      <w:r w:rsidRPr="00FF3175">
        <w:rPr>
          <w:sz w:val="26"/>
          <w:szCs w:val="26"/>
          <w:lang w:val="uk-UA"/>
        </w:rPr>
        <w:t>За результатом обговорення питання вирішили підтримати проєкт порядку денного в запропонованій редакції.</w:t>
      </w:r>
      <w:r w:rsidRPr="00204A71">
        <w:rPr>
          <w:sz w:val="22"/>
          <w:szCs w:val="22"/>
          <w:lang w:val="uk-UA"/>
        </w:rPr>
        <w:t xml:space="preserve"> </w:t>
      </w:r>
    </w:p>
    <w:p w:rsidR="00E93EDE" w:rsidRPr="00D9297F" w:rsidRDefault="00E93EDE" w:rsidP="00D3051E">
      <w:pPr>
        <w:jc w:val="both"/>
        <w:rPr>
          <w:sz w:val="22"/>
          <w:szCs w:val="22"/>
          <w:lang w:val="uk-UA"/>
        </w:rPr>
      </w:pPr>
    </w:p>
    <w:p w:rsidR="00E93EDE" w:rsidRPr="0016076C" w:rsidRDefault="00E93EDE" w:rsidP="00D3051E">
      <w:pPr>
        <w:jc w:val="right"/>
        <w:rPr>
          <w:b/>
          <w:sz w:val="26"/>
          <w:szCs w:val="26"/>
          <w:lang w:val="uk-UA"/>
        </w:rPr>
      </w:pPr>
      <w:r>
        <w:rPr>
          <w:sz w:val="22"/>
          <w:szCs w:val="22"/>
          <w:lang w:val="uk-UA"/>
        </w:rPr>
        <w:t>(Голосували: «за» - 3</w:t>
      </w:r>
      <w:r w:rsidRPr="0016076C">
        <w:rPr>
          <w:sz w:val="22"/>
          <w:szCs w:val="22"/>
          <w:lang w:val="uk-UA"/>
        </w:rPr>
        <w:t>, одноголосно)</w:t>
      </w:r>
    </w:p>
    <w:p w:rsidR="00E93EDE" w:rsidRPr="00D9297F" w:rsidRDefault="00E93EDE" w:rsidP="00D3051E">
      <w:pPr>
        <w:jc w:val="both"/>
        <w:rPr>
          <w:sz w:val="22"/>
          <w:szCs w:val="22"/>
          <w:lang w:val="uk-UA"/>
        </w:rPr>
      </w:pPr>
    </w:p>
    <w:p w:rsidR="00E93EDE" w:rsidRPr="0016076C" w:rsidRDefault="00E93EDE" w:rsidP="00D3051E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ВИСТУПИВ</w:t>
      </w:r>
      <w:r w:rsidRPr="0016076C">
        <w:rPr>
          <w:sz w:val="26"/>
          <w:szCs w:val="26"/>
          <w:lang w:val="uk-UA"/>
        </w:rPr>
        <w:t xml:space="preserve">: </w:t>
      </w:r>
      <w:r>
        <w:rPr>
          <w:sz w:val="26"/>
          <w:szCs w:val="26"/>
          <w:lang w:val="uk-UA"/>
        </w:rPr>
        <w:t>ОСАУЛЕНКО І</w:t>
      </w:r>
      <w:r w:rsidRPr="0016076C">
        <w:rPr>
          <w:sz w:val="26"/>
          <w:szCs w:val="26"/>
          <w:lang w:val="uk-UA"/>
        </w:rPr>
        <w:t xml:space="preserve">., </w:t>
      </w:r>
      <w:r>
        <w:rPr>
          <w:sz w:val="26"/>
          <w:szCs w:val="26"/>
          <w:lang w:val="uk-UA"/>
        </w:rPr>
        <w:t>який запропонував</w:t>
      </w:r>
      <w:r w:rsidRPr="0016076C">
        <w:rPr>
          <w:sz w:val="26"/>
          <w:szCs w:val="26"/>
          <w:lang w:val="uk-UA"/>
        </w:rPr>
        <w:t xml:space="preserve"> регламен</w:t>
      </w:r>
      <w:r>
        <w:rPr>
          <w:sz w:val="26"/>
          <w:szCs w:val="26"/>
          <w:lang w:val="uk-UA"/>
        </w:rPr>
        <w:t>т роботи постійної комісії до 14</w:t>
      </w:r>
      <w:r w:rsidRPr="0016076C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>0</w:t>
      </w:r>
      <w:r w:rsidRPr="0016076C">
        <w:rPr>
          <w:sz w:val="26"/>
          <w:szCs w:val="26"/>
          <w:lang w:val="uk-UA"/>
        </w:rPr>
        <w:t>0. Пос</w:t>
      </w:r>
      <w:r>
        <w:rPr>
          <w:sz w:val="26"/>
          <w:szCs w:val="26"/>
          <w:lang w:val="uk-UA"/>
        </w:rPr>
        <w:t>тавив свою пропозицію на голосу</w:t>
      </w:r>
      <w:r w:rsidRPr="0016076C">
        <w:rPr>
          <w:sz w:val="26"/>
          <w:szCs w:val="26"/>
          <w:lang w:val="uk-UA"/>
        </w:rPr>
        <w:t>вання.</w:t>
      </w:r>
    </w:p>
    <w:p w:rsidR="00E93EDE" w:rsidRPr="0016076C" w:rsidRDefault="00E93EDE" w:rsidP="00D3051E">
      <w:pPr>
        <w:jc w:val="right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(Голосували: «за» - 3</w:t>
      </w:r>
      <w:r w:rsidRPr="0016076C">
        <w:rPr>
          <w:sz w:val="22"/>
          <w:szCs w:val="22"/>
          <w:lang w:val="uk-UA"/>
        </w:rPr>
        <w:t>, одноголосно)</w:t>
      </w:r>
    </w:p>
    <w:p w:rsidR="00E93EDE" w:rsidRDefault="00E93EDE" w:rsidP="00D3051E">
      <w:pPr>
        <w:jc w:val="center"/>
        <w:rPr>
          <w:b/>
          <w:sz w:val="27"/>
          <w:szCs w:val="27"/>
          <w:highlight w:val="yellow"/>
          <w:lang w:val="uk-UA"/>
        </w:rPr>
      </w:pPr>
    </w:p>
    <w:p w:rsidR="00E93EDE" w:rsidRDefault="00E93EDE" w:rsidP="00D3051E">
      <w:pPr>
        <w:jc w:val="center"/>
        <w:rPr>
          <w:b/>
          <w:sz w:val="27"/>
          <w:szCs w:val="27"/>
          <w:highlight w:val="yellow"/>
          <w:lang w:val="uk-UA"/>
        </w:rPr>
      </w:pPr>
    </w:p>
    <w:p w:rsidR="00E93EDE" w:rsidRPr="00AC53FD" w:rsidRDefault="00E93EDE" w:rsidP="00D3051E">
      <w:pPr>
        <w:jc w:val="center"/>
        <w:rPr>
          <w:b/>
          <w:sz w:val="27"/>
          <w:szCs w:val="27"/>
          <w:lang w:val="uk-UA"/>
        </w:rPr>
      </w:pPr>
      <w:r w:rsidRPr="00AC53FD">
        <w:rPr>
          <w:b/>
          <w:sz w:val="27"/>
          <w:szCs w:val="27"/>
          <w:lang w:val="uk-UA"/>
        </w:rPr>
        <w:t>Розгляд питань порядку денного:</w:t>
      </w:r>
    </w:p>
    <w:p w:rsidR="00E93EDE" w:rsidRDefault="00E93EDE" w:rsidP="00D3051E">
      <w:pPr>
        <w:tabs>
          <w:tab w:val="left" w:pos="720"/>
        </w:tabs>
        <w:ind w:left="708"/>
        <w:jc w:val="both"/>
        <w:rPr>
          <w:sz w:val="22"/>
          <w:szCs w:val="22"/>
          <w:highlight w:val="yellow"/>
          <w:lang w:val="uk-UA"/>
        </w:rPr>
      </w:pPr>
    </w:p>
    <w:p w:rsidR="00E93EDE" w:rsidRPr="00C13089" w:rsidRDefault="00E93EDE" w:rsidP="00D3051E">
      <w:pPr>
        <w:tabs>
          <w:tab w:val="left" w:pos="993"/>
        </w:tabs>
        <w:ind w:right="-1"/>
        <w:jc w:val="both"/>
        <w:rPr>
          <w:b/>
          <w:sz w:val="26"/>
          <w:szCs w:val="26"/>
          <w:lang w:val="uk-UA"/>
        </w:rPr>
      </w:pPr>
      <w:r w:rsidRPr="00C13089">
        <w:rPr>
          <w:b/>
          <w:sz w:val="26"/>
          <w:szCs w:val="26"/>
          <w:lang w:val="uk-UA"/>
        </w:rPr>
        <w:t xml:space="preserve">1. </w:t>
      </w:r>
      <w:r w:rsidRPr="00C13089">
        <w:rPr>
          <w:b/>
          <w:sz w:val="26"/>
          <w:szCs w:val="26"/>
        </w:rPr>
        <w:t>Про попередній розгляд проєктів рішень, які пропонуються на розгляд пленарного засідання ІХ сесії міської ради</w:t>
      </w:r>
      <w:r w:rsidRPr="00C13089">
        <w:rPr>
          <w:b/>
          <w:sz w:val="26"/>
          <w:szCs w:val="26"/>
          <w:lang w:val="uk-UA"/>
        </w:rPr>
        <w:t>.</w:t>
      </w:r>
    </w:p>
    <w:p w:rsidR="00E93EDE" w:rsidRPr="00362CD5" w:rsidRDefault="00E93EDE" w:rsidP="00D3051E">
      <w:pPr>
        <w:tabs>
          <w:tab w:val="left" w:pos="1276"/>
        </w:tabs>
        <w:ind w:firstLine="709"/>
        <w:jc w:val="center"/>
        <w:rPr>
          <w:b/>
          <w:spacing w:val="-4"/>
          <w:sz w:val="22"/>
          <w:szCs w:val="22"/>
          <w:lang w:val="uk-UA"/>
        </w:rPr>
      </w:pPr>
    </w:p>
    <w:p w:rsidR="00E93EDE" w:rsidRPr="009B0F2F" w:rsidRDefault="00E93EDE" w:rsidP="00D3051E">
      <w:pPr>
        <w:ind w:right="99" w:firstLine="720"/>
        <w:jc w:val="both"/>
        <w:rPr>
          <w:sz w:val="26"/>
          <w:szCs w:val="26"/>
          <w:lang w:val="uk-UA"/>
        </w:rPr>
      </w:pPr>
      <w:r w:rsidRPr="009B0F2F">
        <w:rPr>
          <w:sz w:val="26"/>
          <w:szCs w:val="26"/>
          <w:lang w:val="uk-UA"/>
        </w:rPr>
        <w:t>Додаткове питання «Про впорядкування відносин оренди та приватизації об’єктів комунальної власності Херсонської міської територіальної громади»</w:t>
      </w:r>
    </w:p>
    <w:p w:rsidR="00E93EDE" w:rsidRDefault="00E93EDE" w:rsidP="00D3051E">
      <w:pPr>
        <w:ind w:right="99"/>
        <w:jc w:val="both"/>
        <w:rPr>
          <w:sz w:val="26"/>
          <w:szCs w:val="26"/>
          <w:lang w:val="uk-UA"/>
        </w:rPr>
      </w:pPr>
      <w:r w:rsidRPr="009B0F2F">
        <w:rPr>
          <w:sz w:val="26"/>
          <w:szCs w:val="26"/>
          <w:lang w:val="uk-UA"/>
        </w:rPr>
        <w:t>СЛУХАЛИ: ЦИГАНКА С., який доповів по суті.</w:t>
      </w:r>
    </w:p>
    <w:p w:rsidR="00E93EDE" w:rsidRPr="009B0F2F" w:rsidRDefault="00E93EDE" w:rsidP="00D3051E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9B0F2F">
        <w:rPr>
          <w:b/>
          <w:sz w:val="26"/>
          <w:szCs w:val="26"/>
          <w:lang w:val="uk-UA"/>
        </w:rPr>
        <w:t xml:space="preserve">РЕКОМЕНДУВАЛИ: </w:t>
      </w:r>
      <w:r w:rsidRPr="009B0F2F">
        <w:rPr>
          <w:sz w:val="26"/>
          <w:szCs w:val="26"/>
          <w:lang w:val="uk-UA"/>
        </w:rPr>
        <w:t>до розгляду на пленарному засіданні ІХ</w:t>
      </w:r>
      <w:r w:rsidRPr="009B0F2F">
        <w:rPr>
          <w:b/>
          <w:sz w:val="26"/>
          <w:szCs w:val="26"/>
          <w:lang w:val="uk-UA"/>
        </w:rPr>
        <w:t xml:space="preserve"> </w:t>
      </w:r>
      <w:r w:rsidRPr="009B0F2F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9B0F2F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9B0F2F">
        <w:rPr>
          <w:sz w:val="22"/>
          <w:szCs w:val="22"/>
          <w:lang w:val="uk-UA"/>
        </w:rPr>
        <w:t>Термін виконання: 03.09.2021</w:t>
      </w:r>
    </w:p>
    <w:p w:rsidR="00E93EDE" w:rsidRPr="009B0F2F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9B0F2F">
        <w:rPr>
          <w:sz w:val="22"/>
          <w:szCs w:val="22"/>
          <w:lang w:val="uk-UA"/>
        </w:rPr>
        <w:t>(Голосували: «за» - одноголосно)</w:t>
      </w:r>
    </w:p>
    <w:p w:rsidR="00E93EDE" w:rsidRPr="00E43B02" w:rsidRDefault="00E93EDE" w:rsidP="00D3051E">
      <w:pPr>
        <w:ind w:right="99"/>
        <w:jc w:val="both"/>
        <w:rPr>
          <w:sz w:val="22"/>
          <w:szCs w:val="22"/>
          <w:lang w:val="uk-UA"/>
        </w:rPr>
      </w:pPr>
    </w:p>
    <w:p w:rsidR="00E93EDE" w:rsidRPr="00A42AF4" w:rsidRDefault="00E93EDE" w:rsidP="00D3051E">
      <w:pPr>
        <w:ind w:right="9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ВИСТУПИЛИ: ПЕТРОВ О., який запропонував звернутися до правоохоронних органів щодо вжиття відповідних заходів стосовно перевірку об’єктів прилеглих до шкільних навчальних закладів на предмет наявності незаконного розливу спиртних напоїв у мікрорайоні Корабел.</w:t>
      </w:r>
    </w:p>
    <w:p w:rsidR="00E93EDE" w:rsidRDefault="00E93EDE" w:rsidP="00D3051E">
      <w:pPr>
        <w:ind w:left="708" w:right="99"/>
        <w:jc w:val="both"/>
        <w:rPr>
          <w:sz w:val="26"/>
          <w:szCs w:val="26"/>
          <w:lang w:val="uk-UA"/>
        </w:rPr>
      </w:pPr>
      <w:r w:rsidRPr="00A42AF4">
        <w:rPr>
          <w:b/>
          <w:sz w:val="26"/>
          <w:szCs w:val="26"/>
          <w:lang w:val="uk-UA"/>
        </w:rPr>
        <w:t>РЕКОМЕНДУВАЛИ: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департаменту правової політики та якості:</w:t>
      </w:r>
    </w:p>
    <w:p w:rsidR="00E93EDE" w:rsidRPr="00FB6BD9" w:rsidRDefault="00E93EDE" w:rsidP="00D3051E">
      <w:pPr>
        <w:ind w:left="708" w:right="99"/>
        <w:jc w:val="both"/>
        <w:rPr>
          <w:sz w:val="26"/>
          <w:szCs w:val="26"/>
          <w:lang w:val="uk-UA"/>
        </w:rPr>
      </w:pPr>
      <w:r w:rsidRPr="00FB6BD9">
        <w:rPr>
          <w:sz w:val="26"/>
          <w:szCs w:val="26"/>
          <w:lang w:val="uk-UA"/>
        </w:rPr>
        <w:t>1. звернутися до правоохоронних органів стосовно перевірки об’єктів прилеглих до шкільних навчальних закладів на предмет наявності незаконного розливу спиртних напоїв у мікрорайоні Корабел;</w:t>
      </w:r>
    </w:p>
    <w:p w:rsidR="00E93EDE" w:rsidRPr="00FB6BD9" w:rsidRDefault="00E93EDE" w:rsidP="00D3051E">
      <w:pPr>
        <w:ind w:left="708" w:right="99"/>
        <w:jc w:val="both"/>
        <w:rPr>
          <w:sz w:val="26"/>
          <w:szCs w:val="26"/>
          <w:lang w:val="uk-UA"/>
        </w:rPr>
      </w:pPr>
      <w:r w:rsidRPr="00FB6BD9">
        <w:rPr>
          <w:sz w:val="26"/>
          <w:szCs w:val="26"/>
          <w:lang w:val="uk-UA"/>
        </w:rPr>
        <w:t xml:space="preserve">2. запросити начальника </w:t>
      </w:r>
      <w:r w:rsidRPr="00FB6BD9">
        <w:rPr>
          <w:color w:val="202124"/>
          <w:sz w:val="26"/>
          <w:szCs w:val="26"/>
          <w:shd w:val="clear" w:color="auto" w:fill="FFFFFF"/>
        </w:rPr>
        <w:t>Головн</w:t>
      </w:r>
      <w:r w:rsidRPr="00FB6BD9">
        <w:rPr>
          <w:color w:val="202124"/>
          <w:sz w:val="26"/>
          <w:szCs w:val="26"/>
          <w:shd w:val="clear" w:color="auto" w:fill="FFFFFF"/>
          <w:lang w:val="uk-UA"/>
        </w:rPr>
        <w:t>ого</w:t>
      </w:r>
      <w:r w:rsidRPr="00FB6BD9">
        <w:rPr>
          <w:color w:val="202124"/>
          <w:sz w:val="26"/>
          <w:szCs w:val="26"/>
          <w:shd w:val="clear" w:color="auto" w:fill="FFFFFF"/>
        </w:rPr>
        <w:t xml:space="preserve"> Управління Національної Поліції в Херсонській області</w:t>
      </w:r>
      <w:r w:rsidRPr="00FB6BD9">
        <w:rPr>
          <w:color w:val="202124"/>
          <w:sz w:val="26"/>
          <w:szCs w:val="26"/>
          <w:shd w:val="clear" w:color="auto" w:fill="FFFFFF"/>
          <w:lang w:val="uk-UA"/>
        </w:rPr>
        <w:t xml:space="preserve"> на засідання постійної комісії з питань гуманітарної політики…</w:t>
      </w:r>
    </w:p>
    <w:p w:rsidR="00E93EDE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ВІДПОВІДАЛЬНІ: ЦИГАНОК С., ГОВОРУН О.</w:t>
      </w:r>
    </w:p>
    <w:p w:rsidR="00E93EDE" w:rsidRPr="009B0F2F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Термін виконання: 10</w:t>
      </w:r>
      <w:r w:rsidRPr="009B0F2F">
        <w:rPr>
          <w:sz w:val="22"/>
          <w:szCs w:val="22"/>
          <w:lang w:val="uk-UA"/>
        </w:rPr>
        <w:t>.09.2021</w:t>
      </w:r>
    </w:p>
    <w:p w:rsidR="00E93EDE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9B0F2F">
        <w:rPr>
          <w:sz w:val="22"/>
          <w:szCs w:val="22"/>
          <w:lang w:val="uk-UA"/>
        </w:rPr>
        <w:t>(Голосували: «за» - одноголосно)</w:t>
      </w:r>
    </w:p>
    <w:p w:rsidR="00E93EDE" w:rsidRPr="009B0F2F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</w:p>
    <w:p w:rsidR="00E93EDE" w:rsidRDefault="00E93EDE" w:rsidP="00D3051E">
      <w:pPr>
        <w:ind w:right="99"/>
        <w:jc w:val="both"/>
        <w:rPr>
          <w:sz w:val="26"/>
          <w:szCs w:val="26"/>
          <w:lang w:val="uk-UA"/>
        </w:rPr>
      </w:pPr>
      <w:r w:rsidRPr="00FB6BD9">
        <w:rPr>
          <w:sz w:val="26"/>
          <w:szCs w:val="26"/>
          <w:lang w:val="uk-UA"/>
        </w:rPr>
        <w:t>ПЕТРОВ О., який запитав щодо проєкту ДЮСШ № 3, чи відноситься він до програми Велике будівництво.</w:t>
      </w:r>
    </w:p>
    <w:p w:rsidR="00E93EDE" w:rsidRDefault="00E93EDE" w:rsidP="00D3051E">
      <w:pPr>
        <w:ind w:right="9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ЦИГАНОК С., який доповів по суті питання.</w:t>
      </w:r>
    </w:p>
    <w:p w:rsidR="00E93EDE" w:rsidRDefault="00E93EDE" w:rsidP="00D3051E">
      <w:pPr>
        <w:ind w:right="99"/>
        <w:jc w:val="both"/>
        <w:rPr>
          <w:b/>
          <w:sz w:val="26"/>
          <w:szCs w:val="26"/>
          <w:highlight w:val="yellow"/>
          <w:lang w:val="uk-UA"/>
        </w:rPr>
      </w:pPr>
      <w:r w:rsidRPr="009B0F2F">
        <w:rPr>
          <w:sz w:val="26"/>
          <w:szCs w:val="26"/>
          <w:lang w:val="uk-UA"/>
        </w:rPr>
        <w:t>СЛУХАЛИ: ЦИГАНКА С.,</w:t>
      </w:r>
      <w:r>
        <w:rPr>
          <w:sz w:val="26"/>
          <w:szCs w:val="26"/>
          <w:lang w:val="uk-UA"/>
        </w:rPr>
        <w:t xml:space="preserve"> який поінформував щодо призера Параолімпійський ігр МЕРЕШКО Є.Д., та можливості преміювання плавчині за отримання золотої та срібної медалі в розміні 500 тис грн., та тренера БЕНЕДИК Е.Д. 250 тис грн.</w:t>
      </w:r>
    </w:p>
    <w:p w:rsidR="00E93EDE" w:rsidRPr="00183E7D" w:rsidRDefault="00E93EDE" w:rsidP="00D3051E">
      <w:pPr>
        <w:ind w:left="708" w:right="99"/>
        <w:jc w:val="both"/>
        <w:rPr>
          <w:sz w:val="26"/>
          <w:szCs w:val="26"/>
          <w:lang w:val="uk-UA"/>
        </w:rPr>
      </w:pPr>
      <w:r w:rsidRPr="009B0F2F">
        <w:rPr>
          <w:b/>
          <w:sz w:val="26"/>
          <w:szCs w:val="26"/>
          <w:lang w:val="uk-UA"/>
        </w:rPr>
        <w:t>РЕКОМЕНДУВАЛИ: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департаменту бюджету і фінансів винайти можливість пре</w:t>
      </w:r>
      <w:r w:rsidRPr="00183E7D">
        <w:rPr>
          <w:sz w:val="26"/>
          <w:szCs w:val="26"/>
          <w:lang w:val="uk-UA"/>
        </w:rPr>
        <w:t>міювання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призера Параолімпійський ігр МЕРЕШКО Є., у розмірі 500 тис. грн., та тренера БЕНЕДИК Е.Д. - 250 тис грн.</w:t>
      </w:r>
    </w:p>
    <w:p w:rsidR="00E93EDE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ВІДПОВІДАЛЬНІ: ПІДПЕРИГОРА Р. </w:t>
      </w:r>
    </w:p>
    <w:p w:rsidR="00E93EDE" w:rsidRPr="009B0F2F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Термін виконання: 03</w:t>
      </w:r>
      <w:r w:rsidRPr="009B0F2F">
        <w:rPr>
          <w:sz w:val="22"/>
          <w:szCs w:val="22"/>
          <w:lang w:val="uk-UA"/>
        </w:rPr>
        <w:t>.09.2021</w:t>
      </w:r>
    </w:p>
    <w:p w:rsidR="00E93EDE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9B0F2F">
        <w:rPr>
          <w:sz w:val="22"/>
          <w:szCs w:val="22"/>
          <w:lang w:val="uk-UA"/>
        </w:rPr>
        <w:t>(Голосували: «за» - одноголосно)</w:t>
      </w:r>
    </w:p>
    <w:p w:rsidR="00E93EDE" w:rsidRPr="00E43B02" w:rsidRDefault="00E93EDE" w:rsidP="00D3051E">
      <w:pPr>
        <w:ind w:right="99"/>
        <w:jc w:val="both"/>
        <w:rPr>
          <w:b/>
          <w:sz w:val="22"/>
          <w:szCs w:val="22"/>
          <w:lang w:val="uk-UA"/>
        </w:rPr>
      </w:pPr>
    </w:p>
    <w:p w:rsidR="00E93EDE" w:rsidRPr="00E43B02" w:rsidRDefault="00E93EDE" w:rsidP="00D3051E">
      <w:pPr>
        <w:ind w:right="99"/>
        <w:jc w:val="both"/>
        <w:rPr>
          <w:sz w:val="26"/>
          <w:szCs w:val="26"/>
          <w:lang w:val="uk-UA"/>
        </w:rPr>
      </w:pPr>
      <w:r w:rsidRPr="00E43B02">
        <w:rPr>
          <w:sz w:val="26"/>
          <w:szCs w:val="26"/>
          <w:lang w:val="uk-UA"/>
        </w:rPr>
        <w:t>ЦИГАНОК С., який доповів стосовно виділення коштів ГК «Надніпрянка» в розмірі 200 тис грн.</w:t>
      </w:r>
    </w:p>
    <w:p w:rsidR="00E93EDE" w:rsidRPr="00E43B02" w:rsidRDefault="00E93EDE" w:rsidP="00E43B02">
      <w:pPr>
        <w:ind w:right="99"/>
        <w:jc w:val="both"/>
        <w:rPr>
          <w:sz w:val="26"/>
          <w:szCs w:val="26"/>
          <w:lang w:val="uk-UA"/>
        </w:rPr>
      </w:pPr>
      <w:r w:rsidRPr="00E43B02">
        <w:rPr>
          <w:b/>
          <w:sz w:val="26"/>
          <w:szCs w:val="26"/>
          <w:lang w:val="uk-UA"/>
        </w:rPr>
        <w:t xml:space="preserve">РЕКОМЕНДУВАЛИ: </w:t>
      </w:r>
      <w:r w:rsidRPr="00E43B02">
        <w:rPr>
          <w:sz w:val="26"/>
          <w:szCs w:val="26"/>
          <w:lang w:val="uk-UA"/>
        </w:rPr>
        <w:t>департаменту бюджету і фінансів винайти можливість виділення коштів ГК «Надніпрянка» в розмірі 200 тис грн.</w:t>
      </w:r>
    </w:p>
    <w:p w:rsidR="00E93EDE" w:rsidRPr="00E43B02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E43B02">
        <w:rPr>
          <w:sz w:val="22"/>
          <w:szCs w:val="22"/>
          <w:lang w:val="uk-UA"/>
        </w:rPr>
        <w:t xml:space="preserve">ВІДПОВІДАЛЬНІ: ПІДПЕРИГОРА Р. </w:t>
      </w:r>
    </w:p>
    <w:p w:rsidR="00E93EDE" w:rsidRPr="00E43B02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E43B02">
        <w:rPr>
          <w:sz w:val="22"/>
          <w:szCs w:val="22"/>
          <w:lang w:val="uk-UA"/>
        </w:rPr>
        <w:t>Термін виконання: 10.09.2021</w:t>
      </w:r>
    </w:p>
    <w:p w:rsidR="00E93EDE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E43B02">
        <w:rPr>
          <w:sz w:val="22"/>
          <w:szCs w:val="22"/>
          <w:lang w:val="uk-UA"/>
        </w:rPr>
        <w:t>(Голосували: «за» - одноголосно)</w:t>
      </w:r>
    </w:p>
    <w:p w:rsidR="00E93EDE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</w:p>
    <w:p w:rsidR="00E93EDE" w:rsidRDefault="00E93EDE" w:rsidP="00D3051E">
      <w:pPr>
        <w:ind w:right="99"/>
        <w:jc w:val="both"/>
        <w:rPr>
          <w:sz w:val="26"/>
          <w:szCs w:val="26"/>
          <w:lang w:val="uk-UA"/>
        </w:rPr>
      </w:pPr>
      <w:r w:rsidRPr="009802E2">
        <w:rPr>
          <w:sz w:val="26"/>
          <w:szCs w:val="26"/>
          <w:lang w:val="uk-UA"/>
        </w:rPr>
        <w:t>ЦИГАНОК С., який поінформував щодо стану виконання ремонтних робіт навчальних закладів та стосовно темпів вакцинації вчителів.</w:t>
      </w:r>
    </w:p>
    <w:p w:rsidR="00E93EDE" w:rsidRDefault="00E93EDE" w:rsidP="00D3051E">
      <w:pPr>
        <w:ind w:right="9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ЛУГОВА Г., яка запропонувала підготували ти включити в порядок денний пленарного засідання</w:t>
      </w:r>
      <w:r w:rsidRPr="00710D00">
        <w:rPr>
          <w:sz w:val="26"/>
          <w:szCs w:val="26"/>
          <w:lang w:val="uk-UA"/>
        </w:rPr>
        <w:t xml:space="preserve"> ІХ</w:t>
      </w:r>
      <w:r w:rsidRPr="00710D00">
        <w:rPr>
          <w:b/>
          <w:sz w:val="26"/>
          <w:szCs w:val="26"/>
          <w:lang w:val="uk-UA"/>
        </w:rPr>
        <w:t xml:space="preserve"> </w:t>
      </w:r>
      <w:r w:rsidRPr="00710D00">
        <w:rPr>
          <w:sz w:val="26"/>
          <w:szCs w:val="26"/>
          <w:lang w:val="uk-UA"/>
        </w:rPr>
        <w:t xml:space="preserve">сесії міської ради </w:t>
      </w:r>
      <w:r>
        <w:rPr>
          <w:sz w:val="26"/>
          <w:szCs w:val="26"/>
          <w:lang w:val="uk-UA"/>
        </w:rPr>
        <w:t>кандидатуру МЕРЕШКО Є., на звання «Почесний громадянин місті Херсона».</w:t>
      </w:r>
    </w:p>
    <w:p w:rsidR="00E93EDE" w:rsidRDefault="00E93EDE" w:rsidP="00D3051E">
      <w:pPr>
        <w:ind w:left="709"/>
        <w:jc w:val="both"/>
        <w:rPr>
          <w:sz w:val="26"/>
          <w:szCs w:val="26"/>
          <w:lang w:val="uk-UA"/>
        </w:rPr>
      </w:pPr>
      <w:r w:rsidRPr="00241030">
        <w:rPr>
          <w:b/>
          <w:sz w:val="26"/>
          <w:szCs w:val="26"/>
          <w:lang w:val="uk-UA"/>
        </w:rPr>
        <w:t>РЕКОМЕНДУВАЛИ:</w:t>
      </w:r>
      <w:r>
        <w:rPr>
          <w:sz w:val="26"/>
          <w:szCs w:val="26"/>
          <w:lang w:val="uk-UA"/>
        </w:rPr>
        <w:t xml:space="preserve"> міському голові розглянути можливість включення в порядок денний питання щодо присвоєння звання «Почесний громадянин міста Херсона» МЕРЕШКО Є.</w:t>
      </w:r>
    </w:p>
    <w:p w:rsidR="00E93EDE" w:rsidRDefault="00E93EDE" w:rsidP="00D3051E">
      <w:pPr>
        <w:jc w:val="right"/>
        <w:rPr>
          <w:sz w:val="22"/>
          <w:szCs w:val="22"/>
          <w:lang w:val="uk-UA"/>
        </w:rPr>
      </w:pPr>
      <w:r w:rsidRPr="00241030">
        <w:rPr>
          <w:sz w:val="22"/>
          <w:szCs w:val="22"/>
          <w:lang w:val="uk-UA"/>
        </w:rPr>
        <w:t>ВІДПОВІДАЛЬНИЙ: КОЛИХАЄВ І.</w:t>
      </w:r>
    </w:p>
    <w:p w:rsidR="00E93EDE" w:rsidRDefault="00E93EDE" w:rsidP="00D3051E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Термін: 03.09.2021</w:t>
      </w:r>
    </w:p>
    <w:p w:rsidR="00E93EDE" w:rsidRPr="00A07AC6" w:rsidRDefault="00E93EDE" w:rsidP="00D3051E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(Голосували: «за» - 6, одноголосно)</w:t>
      </w:r>
    </w:p>
    <w:p w:rsidR="00E93EDE" w:rsidRPr="00E43B02" w:rsidRDefault="00E93EDE" w:rsidP="00D3051E">
      <w:pPr>
        <w:ind w:right="99"/>
        <w:jc w:val="both"/>
        <w:rPr>
          <w:sz w:val="22"/>
          <w:szCs w:val="22"/>
          <w:lang w:val="uk-UA"/>
        </w:rPr>
      </w:pPr>
    </w:p>
    <w:p w:rsidR="00E93EDE" w:rsidRDefault="00E93EDE" w:rsidP="00D3051E">
      <w:pPr>
        <w:ind w:right="99"/>
        <w:jc w:val="both"/>
        <w:rPr>
          <w:b/>
          <w:sz w:val="26"/>
          <w:szCs w:val="26"/>
          <w:lang w:val="uk-UA"/>
        </w:rPr>
      </w:pPr>
      <w:r w:rsidRPr="00783F21">
        <w:rPr>
          <w:b/>
          <w:sz w:val="26"/>
          <w:szCs w:val="26"/>
          <w:lang w:val="uk-UA"/>
        </w:rPr>
        <w:t>5. Різне.</w:t>
      </w:r>
    </w:p>
    <w:p w:rsidR="00E93EDE" w:rsidRPr="00F745B2" w:rsidRDefault="00E93EDE" w:rsidP="00D3051E">
      <w:pPr>
        <w:ind w:right="99"/>
        <w:jc w:val="both"/>
        <w:rPr>
          <w:sz w:val="26"/>
          <w:szCs w:val="26"/>
          <w:lang w:val="uk-UA"/>
        </w:rPr>
      </w:pPr>
      <w:r w:rsidRPr="00F745B2">
        <w:rPr>
          <w:sz w:val="26"/>
          <w:szCs w:val="26"/>
          <w:lang w:val="uk-UA"/>
        </w:rPr>
        <w:t xml:space="preserve">СЛУХАЛИ: КАРЕГОВА В., ДЕРЕВЯНКО І., щодо визначення кандидата на звання «Почесний громадянин міста Херсон» в особі БАРКОВЕНКО О.Г. </w:t>
      </w:r>
    </w:p>
    <w:p w:rsidR="00E93EDE" w:rsidRPr="002F013D" w:rsidRDefault="00E93EDE" w:rsidP="00D3051E">
      <w:pPr>
        <w:ind w:right="99"/>
        <w:jc w:val="both"/>
        <w:rPr>
          <w:sz w:val="26"/>
          <w:szCs w:val="26"/>
          <w:lang w:val="uk-UA"/>
        </w:rPr>
      </w:pPr>
      <w:r w:rsidRPr="00F745B2">
        <w:rPr>
          <w:sz w:val="26"/>
          <w:szCs w:val="26"/>
          <w:lang w:val="uk-UA"/>
        </w:rPr>
        <w:t>ВИСТУПИЛИ: ЛУГОВА Г., яка поінформувала щодо необхідного пакету документу та процедури стосовно присвоєння звання «Почесний громадянин міста Херсон».</w:t>
      </w:r>
    </w:p>
    <w:p w:rsidR="00E93EDE" w:rsidRPr="00E43B02" w:rsidRDefault="00E93EDE" w:rsidP="00D3051E">
      <w:pPr>
        <w:ind w:right="99"/>
        <w:jc w:val="both"/>
        <w:rPr>
          <w:sz w:val="22"/>
          <w:szCs w:val="22"/>
          <w:lang w:val="uk-UA"/>
        </w:rPr>
      </w:pPr>
    </w:p>
    <w:p w:rsidR="00E93EDE" w:rsidRPr="00C13089" w:rsidRDefault="00E93EDE" w:rsidP="00D3051E">
      <w:pPr>
        <w:tabs>
          <w:tab w:val="left" w:pos="993"/>
        </w:tabs>
        <w:ind w:right="-1"/>
        <w:jc w:val="both"/>
        <w:rPr>
          <w:b/>
          <w:sz w:val="26"/>
          <w:szCs w:val="26"/>
          <w:lang w:val="uk-UA"/>
        </w:rPr>
      </w:pPr>
      <w:r w:rsidRPr="00C13089">
        <w:rPr>
          <w:b/>
          <w:sz w:val="26"/>
          <w:szCs w:val="26"/>
          <w:lang w:val="uk-UA"/>
        </w:rPr>
        <w:t xml:space="preserve">1. </w:t>
      </w:r>
      <w:r w:rsidRPr="00C13089">
        <w:rPr>
          <w:b/>
          <w:sz w:val="26"/>
          <w:szCs w:val="26"/>
        </w:rPr>
        <w:t>Про попередній розгляд проєктів рішень, які пропонуються на розгляд пленарного засідання ІХ сесії міської ради</w:t>
      </w:r>
      <w:r w:rsidRPr="00C13089">
        <w:rPr>
          <w:b/>
          <w:sz w:val="26"/>
          <w:szCs w:val="26"/>
          <w:lang w:val="uk-UA"/>
        </w:rPr>
        <w:t>.</w:t>
      </w:r>
    </w:p>
    <w:p w:rsidR="00E93EDE" w:rsidRPr="00E43B02" w:rsidRDefault="00E93EDE" w:rsidP="00D3051E">
      <w:pPr>
        <w:tabs>
          <w:tab w:val="left" w:pos="993"/>
          <w:tab w:val="left" w:pos="2160"/>
        </w:tabs>
        <w:ind w:right="99" w:firstLine="709"/>
        <w:jc w:val="both"/>
        <w:rPr>
          <w:sz w:val="22"/>
          <w:szCs w:val="22"/>
          <w:highlight w:val="yellow"/>
          <w:lang w:val="uk-UA"/>
        </w:rPr>
      </w:pPr>
    </w:p>
    <w:p w:rsidR="00E93EDE" w:rsidRDefault="00E93EDE" w:rsidP="00D3051E">
      <w:pPr>
        <w:tabs>
          <w:tab w:val="left" w:pos="993"/>
          <w:tab w:val="left" w:pos="2160"/>
        </w:tabs>
        <w:ind w:right="99" w:firstLine="709"/>
        <w:jc w:val="both"/>
        <w:rPr>
          <w:sz w:val="26"/>
          <w:szCs w:val="26"/>
          <w:lang w:val="uk-UA"/>
        </w:rPr>
      </w:pPr>
      <w:r w:rsidRPr="002F013D">
        <w:rPr>
          <w:sz w:val="26"/>
          <w:szCs w:val="26"/>
          <w:lang w:val="uk-UA"/>
        </w:rPr>
        <w:t>Питання № 18 – «Про зміну засновника, перейменування комунального підприємства «Херсонський міський центр земельно-майнових відносин» виконавчого комітету Херсонської міської ради та затвердження його Статуту у новій редакції».</w:t>
      </w:r>
    </w:p>
    <w:p w:rsidR="00E93EDE" w:rsidRDefault="00E93EDE" w:rsidP="00D3051E">
      <w:pPr>
        <w:tabs>
          <w:tab w:val="left" w:pos="993"/>
          <w:tab w:val="left" w:pos="2160"/>
        </w:tabs>
        <w:ind w:right="9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СЛУХАЛИ: МУСІЙКА Б., який доповів по суті.</w:t>
      </w:r>
    </w:p>
    <w:p w:rsidR="00E93EDE" w:rsidRPr="009B0F2F" w:rsidRDefault="00E93EDE" w:rsidP="00D3051E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9B0F2F">
        <w:rPr>
          <w:b/>
          <w:sz w:val="26"/>
          <w:szCs w:val="26"/>
          <w:lang w:val="uk-UA"/>
        </w:rPr>
        <w:t xml:space="preserve">РЕКОМЕНДУВАЛИ: </w:t>
      </w:r>
      <w:r w:rsidRPr="009B0F2F">
        <w:rPr>
          <w:sz w:val="26"/>
          <w:szCs w:val="26"/>
          <w:lang w:val="uk-UA"/>
        </w:rPr>
        <w:t>до розгляду на пленарному засіданні ІХ</w:t>
      </w:r>
      <w:r w:rsidRPr="009B0F2F">
        <w:rPr>
          <w:b/>
          <w:sz w:val="26"/>
          <w:szCs w:val="26"/>
          <w:lang w:val="uk-UA"/>
        </w:rPr>
        <w:t xml:space="preserve"> </w:t>
      </w:r>
      <w:r w:rsidRPr="009B0F2F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9B0F2F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9B0F2F">
        <w:rPr>
          <w:sz w:val="22"/>
          <w:szCs w:val="22"/>
          <w:lang w:val="uk-UA"/>
        </w:rPr>
        <w:t>Термін виконання: 03.09.2021</w:t>
      </w:r>
    </w:p>
    <w:p w:rsidR="00E93EDE" w:rsidRPr="00506163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9B0F2F">
        <w:rPr>
          <w:sz w:val="22"/>
          <w:szCs w:val="22"/>
          <w:lang w:val="uk-UA"/>
        </w:rPr>
        <w:t>(Голосували: «за» - одноголосно)</w:t>
      </w:r>
    </w:p>
    <w:p w:rsidR="00E93EDE" w:rsidRPr="00506163" w:rsidRDefault="00E93EDE" w:rsidP="00D3051E">
      <w:pPr>
        <w:tabs>
          <w:tab w:val="left" w:pos="993"/>
          <w:tab w:val="left" w:pos="2160"/>
        </w:tabs>
        <w:ind w:right="99" w:firstLine="709"/>
        <w:jc w:val="both"/>
        <w:rPr>
          <w:sz w:val="22"/>
          <w:szCs w:val="22"/>
          <w:lang w:val="uk-UA"/>
        </w:rPr>
      </w:pPr>
    </w:p>
    <w:p w:rsidR="00E93EDE" w:rsidRPr="00506163" w:rsidRDefault="00E93EDE" w:rsidP="00D3051E">
      <w:pPr>
        <w:ind w:right="99" w:firstLine="720"/>
        <w:jc w:val="both"/>
        <w:rPr>
          <w:bCs/>
          <w:sz w:val="26"/>
          <w:szCs w:val="26"/>
          <w:lang w:val="uk-UA"/>
        </w:rPr>
      </w:pPr>
      <w:r w:rsidRPr="00506163">
        <w:rPr>
          <w:sz w:val="26"/>
          <w:szCs w:val="26"/>
          <w:lang w:val="uk-UA"/>
        </w:rPr>
        <w:t xml:space="preserve">Питання № </w:t>
      </w:r>
      <w:r w:rsidRPr="00506163">
        <w:rPr>
          <w:bCs/>
          <w:sz w:val="26"/>
          <w:szCs w:val="26"/>
          <w:lang w:val="uk-UA"/>
        </w:rPr>
        <w:t xml:space="preserve">33 – «Про </w:t>
      </w:r>
      <w:r w:rsidRPr="00506163">
        <w:rPr>
          <w:sz w:val="26"/>
          <w:szCs w:val="26"/>
          <w:lang w:val="uk-UA"/>
        </w:rPr>
        <w:t xml:space="preserve">визнання таким, що втратило чинність, рішення міської ради від 27.05.2020 № 2360 та надання </w:t>
      </w:r>
      <w:r w:rsidRPr="00506163">
        <w:rPr>
          <w:bCs/>
          <w:sz w:val="26"/>
          <w:szCs w:val="26"/>
          <w:lang w:val="uk-UA"/>
        </w:rPr>
        <w:t>дозволу ЗЯТЮКУ Ярославу Степановичу та КУЗЬМІНУ Володимиру Веніаміновичу на розроблення проєктів землеустрою щодо відведення у власність земельних ділянок для будівництва та обслуговування жилого будинку, господарських будівель і споруд (присадибні ділянки)».</w:t>
      </w:r>
    </w:p>
    <w:p w:rsidR="00E93EDE" w:rsidRPr="00506163" w:rsidRDefault="00E93EDE" w:rsidP="00D3051E">
      <w:pPr>
        <w:tabs>
          <w:tab w:val="left" w:pos="1134"/>
        </w:tabs>
        <w:spacing w:line="216" w:lineRule="auto"/>
        <w:ind w:right="99"/>
        <w:jc w:val="both"/>
        <w:rPr>
          <w:sz w:val="26"/>
          <w:szCs w:val="26"/>
          <w:lang w:val="uk-UA"/>
        </w:rPr>
      </w:pPr>
      <w:r w:rsidRPr="00506163">
        <w:rPr>
          <w:sz w:val="26"/>
          <w:szCs w:val="26"/>
          <w:lang w:val="uk-UA"/>
        </w:rPr>
        <w:t>СЛУХАЛИ: БУРОВУ Н., яка доповіла по суті.</w:t>
      </w:r>
    </w:p>
    <w:p w:rsidR="00E93EDE" w:rsidRPr="00506163" w:rsidRDefault="00E93EDE" w:rsidP="00D3051E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Pr="00506163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43B02" w:rsidRDefault="00E93EDE" w:rsidP="00D3051E">
      <w:pPr>
        <w:tabs>
          <w:tab w:val="left" w:pos="1134"/>
        </w:tabs>
        <w:spacing w:line="216" w:lineRule="auto"/>
        <w:ind w:right="99"/>
        <w:jc w:val="both"/>
        <w:rPr>
          <w:i/>
          <w:sz w:val="22"/>
          <w:szCs w:val="22"/>
          <w:lang w:val="uk-UA"/>
        </w:rPr>
      </w:pPr>
    </w:p>
    <w:p w:rsidR="00E93EDE" w:rsidRPr="00E43B02" w:rsidRDefault="00E93EDE" w:rsidP="00D3051E">
      <w:pPr>
        <w:ind w:right="99" w:firstLine="720"/>
        <w:jc w:val="both"/>
        <w:rPr>
          <w:i/>
          <w:sz w:val="26"/>
          <w:szCs w:val="26"/>
          <w:lang w:val="uk-UA"/>
        </w:rPr>
      </w:pPr>
      <w:r w:rsidRPr="00E43B02">
        <w:rPr>
          <w:sz w:val="26"/>
          <w:szCs w:val="26"/>
          <w:lang w:val="uk-UA"/>
        </w:rPr>
        <w:t xml:space="preserve">Питання № </w:t>
      </w:r>
      <w:r w:rsidRPr="00E43B02">
        <w:rPr>
          <w:bCs/>
          <w:sz w:val="26"/>
          <w:szCs w:val="26"/>
          <w:lang w:val="uk-UA"/>
        </w:rPr>
        <w:t xml:space="preserve">34 – «Про </w:t>
      </w:r>
      <w:r w:rsidRPr="00E43B02">
        <w:rPr>
          <w:sz w:val="26"/>
          <w:szCs w:val="26"/>
          <w:lang w:val="uk-UA"/>
        </w:rPr>
        <w:t xml:space="preserve">визнання таким, що втратило чинність, рішення міської ради від 11.06.2020 № 2387 та надання </w:t>
      </w:r>
      <w:r w:rsidRPr="00E43B02">
        <w:rPr>
          <w:bCs/>
          <w:sz w:val="26"/>
          <w:szCs w:val="26"/>
          <w:lang w:val="uk-UA"/>
        </w:rPr>
        <w:t xml:space="preserve">дозволу </w:t>
      </w:r>
      <w:r w:rsidRPr="00E43B02">
        <w:rPr>
          <w:sz w:val="26"/>
          <w:szCs w:val="26"/>
          <w:lang w:val="uk-UA"/>
        </w:rPr>
        <w:t xml:space="preserve">ЛОГВІНОВУ Віталію Володимировичу </w:t>
      </w:r>
      <w:r w:rsidRPr="00E43B02">
        <w:rPr>
          <w:bCs/>
          <w:sz w:val="26"/>
          <w:szCs w:val="26"/>
          <w:lang w:val="uk-UA"/>
        </w:rPr>
        <w:t>на розроблення проєкту землеустрою щодо відведення у власність земельної ділянки для будівництва та обслуговування жилого будинку, господарських будівель і споруд (присадибна ділянка)».</w:t>
      </w:r>
    </w:p>
    <w:p w:rsidR="00E93EDE" w:rsidRPr="00506163" w:rsidRDefault="00E93EDE" w:rsidP="00D3051E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Pr="00506163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506163" w:rsidRDefault="00E93EDE" w:rsidP="00D3051E">
      <w:pPr>
        <w:tabs>
          <w:tab w:val="left" w:pos="1134"/>
        </w:tabs>
        <w:spacing w:line="216" w:lineRule="auto"/>
        <w:ind w:left="2160" w:right="99"/>
        <w:jc w:val="right"/>
        <w:rPr>
          <w:i/>
          <w:sz w:val="22"/>
          <w:szCs w:val="22"/>
          <w:lang w:val="uk-UA"/>
        </w:rPr>
      </w:pPr>
    </w:p>
    <w:p w:rsidR="00E93EDE" w:rsidRDefault="00E93EDE" w:rsidP="00D3051E">
      <w:pPr>
        <w:ind w:right="99" w:firstLine="720"/>
        <w:jc w:val="both"/>
        <w:rPr>
          <w:sz w:val="26"/>
          <w:szCs w:val="26"/>
          <w:lang w:val="uk-UA"/>
        </w:rPr>
      </w:pPr>
    </w:p>
    <w:p w:rsidR="00E93EDE" w:rsidRPr="00506163" w:rsidRDefault="00E93EDE" w:rsidP="00D3051E">
      <w:pPr>
        <w:spacing w:line="216" w:lineRule="auto"/>
        <w:ind w:right="99" w:firstLine="720"/>
        <w:jc w:val="both"/>
        <w:rPr>
          <w:iCs/>
          <w:sz w:val="26"/>
          <w:szCs w:val="26"/>
          <w:lang w:val="uk-UA"/>
        </w:rPr>
      </w:pPr>
      <w:r w:rsidRPr="00506163">
        <w:rPr>
          <w:sz w:val="26"/>
          <w:szCs w:val="26"/>
          <w:lang w:val="uk-UA"/>
        </w:rPr>
        <w:t xml:space="preserve">Питання № </w:t>
      </w:r>
      <w:r w:rsidRPr="00506163">
        <w:rPr>
          <w:iCs/>
          <w:sz w:val="26"/>
          <w:szCs w:val="26"/>
          <w:lang w:val="uk-UA"/>
        </w:rPr>
        <w:t>35 – «Про затвердження передавального акта департаменту містобудування та землекористування Херсонської міської ради».</w:t>
      </w:r>
    </w:p>
    <w:p w:rsidR="00E93EDE" w:rsidRPr="00506163" w:rsidRDefault="00E93EDE" w:rsidP="00D3051E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Pr="00506163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506163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</w:p>
    <w:p w:rsidR="00E93EDE" w:rsidRPr="00506163" w:rsidRDefault="00E93EDE" w:rsidP="00D3051E">
      <w:pPr>
        <w:spacing w:line="216" w:lineRule="auto"/>
        <w:ind w:right="99" w:firstLine="720"/>
        <w:jc w:val="both"/>
        <w:rPr>
          <w:iCs/>
          <w:sz w:val="26"/>
          <w:szCs w:val="26"/>
          <w:lang w:val="uk-UA"/>
        </w:rPr>
      </w:pPr>
      <w:r w:rsidRPr="00506163">
        <w:rPr>
          <w:sz w:val="26"/>
          <w:szCs w:val="26"/>
          <w:lang w:val="uk-UA"/>
        </w:rPr>
        <w:t xml:space="preserve">Питання № </w:t>
      </w:r>
      <w:r w:rsidRPr="00506163">
        <w:rPr>
          <w:iCs/>
          <w:sz w:val="26"/>
          <w:szCs w:val="26"/>
          <w:lang w:val="uk-UA"/>
        </w:rPr>
        <w:t>36 – «Про припинення комунальних підприємств шляхом їхньої ліквідації».</w:t>
      </w:r>
    </w:p>
    <w:p w:rsidR="00E93EDE" w:rsidRPr="00506163" w:rsidRDefault="00E93EDE" w:rsidP="00D3051E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Pr="00506163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506163" w:rsidRDefault="00E93EDE" w:rsidP="00D3051E">
      <w:pPr>
        <w:spacing w:line="216" w:lineRule="auto"/>
        <w:ind w:right="99" w:firstLine="720"/>
        <w:jc w:val="both"/>
        <w:rPr>
          <w:iCs/>
          <w:sz w:val="22"/>
          <w:szCs w:val="22"/>
          <w:lang w:val="uk-UA"/>
        </w:rPr>
      </w:pPr>
    </w:p>
    <w:p w:rsidR="00E93EDE" w:rsidRPr="00506163" w:rsidRDefault="00E93EDE" w:rsidP="00D3051E">
      <w:pPr>
        <w:spacing w:line="216" w:lineRule="auto"/>
        <w:ind w:right="99" w:firstLine="720"/>
        <w:jc w:val="both"/>
        <w:rPr>
          <w:iCs/>
          <w:sz w:val="26"/>
          <w:szCs w:val="26"/>
          <w:lang w:val="uk-UA"/>
        </w:rPr>
      </w:pPr>
      <w:r w:rsidRPr="00506163">
        <w:rPr>
          <w:sz w:val="26"/>
          <w:szCs w:val="26"/>
          <w:lang w:val="uk-UA"/>
        </w:rPr>
        <w:t xml:space="preserve">Питання № </w:t>
      </w:r>
      <w:r w:rsidRPr="00506163">
        <w:rPr>
          <w:iCs/>
          <w:sz w:val="26"/>
          <w:szCs w:val="26"/>
          <w:lang w:val="uk-UA"/>
        </w:rPr>
        <w:t>37 – «Про визнання такими, що втратили чинність, рішень міської ради від 01.03.2016 №78 та від 28.04.2016 №154».</w:t>
      </w:r>
    </w:p>
    <w:p w:rsidR="00E93EDE" w:rsidRPr="00506163" w:rsidRDefault="00E93EDE" w:rsidP="00D3051E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Pr="00506163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506163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</w:p>
    <w:p w:rsidR="00E93EDE" w:rsidRPr="00506163" w:rsidRDefault="00E93EDE" w:rsidP="00D3051E">
      <w:pPr>
        <w:spacing w:line="216" w:lineRule="auto"/>
        <w:ind w:right="99" w:firstLine="720"/>
        <w:jc w:val="both"/>
        <w:rPr>
          <w:iCs/>
          <w:sz w:val="26"/>
          <w:szCs w:val="26"/>
          <w:lang w:val="uk-UA"/>
        </w:rPr>
      </w:pPr>
      <w:r w:rsidRPr="00506163">
        <w:rPr>
          <w:sz w:val="26"/>
          <w:szCs w:val="26"/>
          <w:lang w:val="uk-UA"/>
        </w:rPr>
        <w:t xml:space="preserve">Питання № </w:t>
      </w:r>
      <w:r w:rsidRPr="00506163">
        <w:rPr>
          <w:iCs/>
          <w:sz w:val="26"/>
          <w:szCs w:val="26"/>
          <w:lang w:val="uk-UA"/>
        </w:rPr>
        <w:t>38 – «Про передачу комунальному підприємству «Парки Херсона» у постійне користування земельної ділянки під розширення скверу «Монастирська слобода».</w:t>
      </w:r>
    </w:p>
    <w:p w:rsidR="00E93EDE" w:rsidRPr="00506163" w:rsidRDefault="00E93EDE" w:rsidP="00D3051E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3051E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Pr="00506163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Default="00E93EDE" w:rsidP="00D3051E">
      <w:pPr>
        <w:tabs>
          <w:tab w:val="left" w:pos="4500"/>
        </w:tabs>
        <w:jc w:val="right"/>
        <w:rPr>
          <w:sz w:val="22"/>
          <w:szCs w:val="22"/>
          <w:lang w:val="uk-UA"/>
        </w:rPr>
      </w:pPr>
    </w:p>
    <w:p w:rsidR="00E93EDE" w:rsidRDefault="00E93EDE" w:rsidP="00FB3992">
      <w:pPr>
        <w:tabs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40 – «</w:t>
      </w:r>
      <w:r w:rsidRPr="00506163">
        <w:rPr>
          <w:bCs/>
          <w:sz w:val="26"/>
          <w:szCs w:val="26"/>
          <w:lang w:val="uk-UA"/>
        </w:rPr>
        <w:t>Про затвердження проєктів землеустрою щодо відведення земельних ділянок у власність зі зміною цільового призначення сільськогосподарських земель на землі житлової та громадської забудови та проекту землеустрою щодо відведення у власність земельної ділянки для будівництва і обслуговування житлових будинків, господарських будівель і споруд (присадибні ділянки), вільні від забудови та передачу земельних ділянок у власність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4337BB" w:rsidRDefault="00E93EDE" w:rsidP="00D3051E">
      <w:pPr>
        <w:tabs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FB3992">
      <w:pPr>
        <w:tabs>
          <w:tab w:val="num" w:pos="900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41 – «</w:t>
      </w:r>
      <w:r w:rsidRPr="00506163">
        <w:rPr>
          <w:bCs/>
          <w:sz w:val="26"/>
          <w:szCs w:val="26"/>
          <w:lang w:val="uk-UA"/>
        </w:rPr>
        <w:t>Про затвердження ГАТІЛОВУ Юрію Юрійовичу – учаснику антитерористичної операції – проєкту землеустрою щодо відведення у власність вільної від забудови земельної ділянки для будівництва і обслуговування жилого будинку, господарських будівель і споруд (присадибна ділянка) та передачу земельної ділянки у власність</w:t>
      </w:r>
      <w:r>
        <w:rPr>
          <w:bCs/>
          <w:sz w:val="26"/>
          <w:szCs w:val="26"/>
          <w:lang w:val="uk-UA"/>
        </w:rPr>
        <w:t xml:space="preserve"> </w:t>
      </w:r>
      <w:r w:rsidRPr="00506163">
        <w:rPr>
          <w:bCs/>
          <w:sz w:val="26"/>
          <w:szCs w:val="26"/>
          <w:lang w:val="uk-UA"/>
        </w:rPr>
        <w:t>землеустрою щодо відведення у власність земельної ділянки для ведення особистого селянського господарства та передачу земельної ділянки у власність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Default="00E93EDE" w:rsidP="00FB3992">
      <w:pPr>
        <w:tabs>
          <w:tab w:val="num" w:pos="720"/>
        </w:tabs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ab/>
      </w:r>
      <w:r w:rsidRPr="00D755E2">
        <w:rPr>
          <w:bCs/>
          <w:sz w:val="26"/>
          <w:szCs w:val="26"/>
          <w:lang w:val="uk-UA"/>
        </w:rPr>
        <w:t>Питання № 4</w:t>
      </w:r>
      <w:r>
        <w:rPr>
          <w:bCs/>
          <w:sz w:val="26"/>
          <w:szCs w:val="26"/>
          <w:lang w:val="uk-UA"/>
        </w:rPr>
        <w:t>2</w:t>
      </w:r>
      <w:r w:rsidRPr="00D755E2">
        <w:rPr>
          <w:bCs/>
          <w:sz w:val="26"/>
          <w:szCs w:val="26"/>
          <w:lang w:val="uk-UA"/>
        </w:rPr>
        <w:t xml:space="preserve"> – «Про затвердження РУССКОМУ Олександру Вікторовичу – учасникові антитерористичної операції – проєкту землеустрою щодо відведення у власність земельної ділянки для ведення особистого селянського господарства та передачу земельної ділянки у власність».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43 – «</w:t>
      </w:r>
      <w:r w:rsidRPr="00506163">
        <w:rPr>
          <w:bCs/>
          <w:sz w:val="26"/>
          <w:szCs w:val="26"/>
          <w:lang w:val="uk-UA"/>
        </w:rPr>
        <w:t>Про затвердження учасникам антитерористичної операції, сім’ям загиблих учасників антитерористичної операції, учасникам бойових дій та громадянам проєктів землеустрою щодо відведення у власність вільних від забудови земельних ділянок у мікрорайоні Таврійському 4-Б для будівництва індивідуальних гаражів та передачу їх у власність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44 – «</w:t>
      </w:r>
      <w:r w:rsidRPr="00506163">
        <w:rPr>
          <w:bCs/>
          <w:sz w:val="26"/>
          <w:szCs w:val="26"/>
          <w:lang w:val="uk-UA"/>
        </w:rPr>
        <w:t>Про затвердження учасникам антитерористичної операції проєктів землеустрою щодо відведення у власність вільних від забудови земельних ділянок для будівництва індивідуальних гаражів та передач</w:t>
      </w:r>
      <w:r>
        <w:rPr>
          <w:bCs/>
          <w:sz w:val="26"/>
          <w:szCs w:val="26"/>
          <w:lang w:val="uk-UA"/>
        </w:rPr>
        <w:t>у земельних ділянок у власність».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EF7B5E">
      <w:pPr>
        <w:tabs>
          <w:tab w:val="num" w:pos="900"/>
        </w:tabs>
        <w:ind w:firstLine="72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left" w:pos="1152"/>
        </w:tabs>
        <w:ind w:firstLine="720"/>
        <w:jc w:val="both"/>
        <w:rPr>
          <w:bCs/>
          <w:sz w:val="26"/>
          <w:szCs w:val="26"/>
          <w:lang w:val="uk-UA"/>
        </w:rPr>
      </w:pPr>
      <w:r w:rsidRPr="00506163">
        <w:rPr>
          <w:bCs/>
          <w:sz w:val="26"/>
          <w:szCs w:val="26"/>
          <w:lang w:val="uk-UA"/>
        </w:rPr>
        <w:t>Проєкти рішень міської ради, які приймаються більшістю депутатів від загального складу ради: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left" w:pos="1152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45 – «</w:t>
      </w:r>
      <w:r w:rsidRPr="00506163">
        <w:rPr>
          <w:bCs/>
          <w:sz w:val="26"/>
          <w:szCs w:val="26"/>
          <w:lang w:val="uk-UA"/>
        </w:rPr>
        <w:t>Про затвердження проєкту землеустрою щодо відведення в постійне користування земельної ділянки та передачу в постійне користування Головному управлінню Національної поліції в Херсонській області земельної ділянки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46 – «</w:t>
      </w:r>
      <w:r w:rsidRPr="00506163">
        <w:rPr>
          <w:bCs/>
          <w:sz w:val="26"/>
          <w:szCs w:val="26"/>
          <w:lang w:val="uk-UA"/>
        </w:rPr>
        <w:t>Про передачу комунальному підприємству «Ритуальна служба міста Херсона» в постійне користування земельних ділянок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47 – «</w:t>
      </w:r>
      <w:r w:rsidRPr="00506163">
        <w:rPr>
          <w:bCs/>
          <w:sz w:val="26"/>
          <w:szCs w:val="26"/>
          <w:lang w:val="uk-UA"/>
        </w:rPr>
        <w:t>Про затвердження проєкту землеустрою щодо відведення в оренду земельної ділянки та передачу КАНАВЦІ Григорію Івановичу в оренду земельної ділянки по вул. Філатова, 38</w:t>
      </w:r>
      <w:r>
        <w:rPr>
          <w:bCs/>
          <w:sz w:val="26"/>
          <w:szCs w:val="26"/>
          <w:lang w:val="uk-UA"/>
        </w:rPr>
        <w:t>»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48 – «</w:t>
      </w:r>
      <w:r w:rsidRPr="00506163">
        <w:rPr>
          <w:bCs/>
          <w:sz w:val="26"/>
          <w:szCs w:val="26"/>
          <w:lang w:val="uk-UA"/>
        </w:rPr>
        <w:t>Про затвердження проєкту землеустрою щодо відведення в оренду земельної ділянки та передачу СОКУЛЬСЬКОМУ Миколі Володимировичу в оренду земельної ділянки по вул. Некрасова, 150-а</w:t>
      </w:r>
      <w:r>
        <w:rPr>
          <w:bCs/>
          <w:sz w:val="26"/>
          <w:szCs w:val="26"/>
          <w:lang w:val="uk-UA"/>
        </w:rPr>
        <w:t>»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49 – «</w:t>
      </w:r>
      <w:r w:rsidRPr="00506163">
        <w:rPr>
          <w:bCs/>
          <w:sz w:val="26"/>
          <w:szCs w:val="26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товариству з обмеженою відповідальністю (ТОВ) «НИКОЛАОС» в оренду земельної ділянки по вул. Янтарній, 2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50 – «</w:t>
      </w:r>
      <w:r w:rsidRPr="00506163">
        <w:rPr>
          <w:bCs/>
          <w:sz w:val="26"/>
          <w:szCs w:val="26"/>
          <w:lang w:val="uk-UA"/>
        </w:rPr>
        <w:t>Про затвердження ЛЮБЧЕНКУ Олександру Володимировичу проєкту землеустрою щодо відведення земельної ділянки в оренду зі зміною цільового призначення земель вул. Філатова, 48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51 – «</w:t>
      </w:r>
      <w:r w:rsidRPr="00506163">
        <w:rPr>
          <w:bCs/>
          <w:sz w:val="26"/>
          <w:szCs w:val="26"/>
          <w:lang w:val="uk-UA"/>
        </w:rPr>
        <w:t>Про дозвіл релігійній громаді мусульман м. Херсона на розроблення проєкту землеустрою щодо відведення в постійне користування земельної ділянки по просп. Адмірала Сенявіна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52 – «</w:t>
      </w:r>
      <w:r w:rsidRPr="00506163">
        <w:rPr>
          <w:bCs/>
          <w:sz w:val="26"/>
          <w:szCs w:val="26"/>
          <w:lang w:val="uk-UA"/>
        </w:rPr>
        <w:t>Про дозвіл на розроблення землевпорядної документації, затвердження проєктів землеустрою щодо відведення в оренду земельних ділянок, передачу їх в оренду акціонерному товариству «Херсонобленерго» та про внесення змін до рішення міської ради</w:t>
      </w:r>
      <w:r>
        <w:rPr>
          <w:bCs/>
          <w:sz w:val="26"/>
          <w:szCs w:val="26"/>
          <w:lang w:val="uk-UA"/>
        </w:rPr>
        <w:t>».</w:t>
      </w:r>
    </w:p>
    <w:p w:rsidR="00E93EDE" w:rsidRPr="004337BB" w:rsidRDefault="00E93EDE" w:rsidP="001464E4">
      <w:pPr>
        <w:tabs>
          <w:tab w:val="left" w:pos="720"/>
        </w:tabs>
        <w:ind w:left="720"/>
        <w:jc w:val="both"/>
        <w:rPr>
          <w:b/>
          <w:sz w:val="22"/>
          <w:szCs w:val="22"/>
          <w:lang w:val="uk-UA"/>
        </w:rPr>
      </w:pP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53 – «</w:t>
      </w:r>
      <w:r w:rsidRPr="00506163">
        <w:rPr>
          <w:bCs/>
          <w:sz w:val="26"/>
          <w:szCs w:val="26"/>
          <w:lang w:val="uk-UA"/>
        </w:rPr>
        <w:t>Про дозвіл ГАВРИЛОВУ Віталію Івановичу на розроблення проєкту землеустрою щодо відведення в оренду земельної ділянки на розі вулиць Івана Богуна (Ілліча) та Лавреньова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54 – «</w:t>
      </w:r>
      <w:r w:rsidRPr="00506163">
        <w:rPr>
          <w:bCs/>
          <w:sz w:val="26"/>
          <w:szCs w:val="26"/>
          <w:lang w:val="uk-UA"/>
        </w:rPr>
        <w:t xml:space="preserve">Про дозвіл ГІРІНУ Геннадію Наумовичу та ГІРІНУ Владлену Наумовичу на розроблення проєкту землеустрою щодо відведення в оренду </w:t>
      </w:r>
      <w:r>
        <w:rPr>
          <w:bCs/>
          <w:sz w:val="26"/>
          <w:szCs w:val="26"/>
          <w:lang w:val="uk-UA"/>
        </w:rPr>
        <w:t xml:space="preserve">земельної ділянки по вул. Миру, </w:t>
      </w:r>
      <w:r w:rsidRPr="00506163">
        <w:rPr>
          <w:bCs/>
          <w:sz w:val="26"/>
          <w:szCs w:val="26"/>
          <w:lang w:val="uk-UA"/>
        </w:rPr>
        <w:t>22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55 – «</w:t>
      </w:r>
      <w:r w:rsidRPr="00506163">
        <w:rPr>
          <w:bCs/>
          <w:sz w:val="26"/>
          <w:szCs w:val="26"/>
          <w:lang w:val="uk-UA"/>
        </w:rPr>
        <w:t>Про дозвіл ДОВБИШУ Олегу Миколайовичу на розроблення проєкту землеустрою щодо відведення в оренду земельної ділянки по в</w:t>
      </w:r>
      <w:r>
        <w:rPr>
          <w:bCs/>
          <w:sz w:val="26"/>
          <w:szCs w:val="26"/>
          <w:lang w:val="uk-UA"/>
        </w:rPr>
        <w:t>ул. Перекопській/вул. Ладичука, б</w:t>
      </w:r>
      <w:r w:rsidRPr="00506163">
        <w:rPr>
          <w:bCs/>
          <w:sz w:val="26"/>
          <w:szCs w:val="26"/>
          <w:lang w:val="uk-UA"/>
        </w:rPr>
        <w:t>/н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56 – «</w:t>
      </w:r>
      <w:r w:rsidRPr="00506163">
        <w:rPr>
          <w:bCs/>
          <w:sz w:val="26"/>
          <w:szCs w:val="26"/>
          <w:lang w:val="uk-UA"/>
        </w:rPr>
        <w:t>Про дозвіл фізичній особі-підприємцю КЕДРОВСЬКІЙ Тетяні Олександрівні на розроблення проєкту землеустрою щодо відведення в оренду земельної ділянки по вул. Іллюші Кулика, 124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57 – «</w:t>
      </w:r>
      <w:r w:rsidRPr="00506163">
        <w:rPr>
          <w:bCs/>
          <w:sz w:val="26"/>
          <w:szCs w:val="26"/>
          <w:lang w:val="uk-UA"/>
        </w:rPr>
        <w:t>Про дозвіл МЕЗЕНЦЕВУ Дмитру Михайловичу на розроблення проєкту землеустрою щодо відведення в оренду земельної ділянки по вул. Некрасова, 2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58 – «</w:t>
      </w:r>
      <w:r w:rsidRPr="00506163">
        <w:rPr>
          <w:bCs/>
          <w:sz w:val="26"/>
          <w:szCs w:val="26"/>
          <w:lang w:val="uk-UA"/>
        </w:rPr>
        <w:t>Про дозвіл СЕМЕРЕНКО Валерії Михайлівні на розроблення проєкту землеустрою щодо відведення в оренду земельної ділянки по вул. Грецькій (Леніна), 23-а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59 – «</w:t>
      </w:r>
      <w:r w:rsidRPr="00506163">
        <w:rPr>
          <w:bCs/>
          <w:sz w:val="26"/>
          <w:szCs w:val="26"/>
          <w:lang w:val="uk-UA"/>
        </w:rPr>
        <w:t>Про дозвіл товариству з обмеженою відповідальністю «Синєвир» на розроблення проєкту землеустрою щодо відведення в оренду земельної ділянки по вул. Ракетній, 110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60 – «</w:t>
      </w:r>
      <w:r w:rsidRPr="00506163">
        <w:rPr>
          <w:bCs/>
          <w:sz w:val="26"/>
          <w:szCs w:val="26"/>
          <w:lang w:val="uk-UA"/>
        </w:rPr>
        <w:t>Про дозвіл приватному підприємству «Галузева фірма «Суднореммонтаж» на розроблення проєкту землеустрою щодо відведення в оренду земельної ділянки по вул. Карантинний остів, 1</w:t>
      </w:r>
      <w:r>
        <w:rPr>
          <w:bCs/>
          <w:sz w:val="26"/>
          <w:szCs w:val="26"/>
          <w:lang w:val="uk-UA"/>
        </w:rPr>
        <w:t>»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DA5019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61 – «</w:t>
      </w:r>
      <w:r w:rsidRPr="00506163">
        <w:rPr>
          <w:bCs/>
          <w:sz w:val="26"/>
          <w:szCs w:val="26"/>
          <w:lang w:val="uk-UA"/>
        </w:rPr>
        <w:t>Про дозвіл товариству з обмеженою відповідальністю «Шипярд1930» на розроблення проєкту землеустрою щодо відведення в оренду земельної ділянки по вул. Карантинний острів, 1</w:t>
      </w:r>
      <w:r w:rsidRPr="00DE78DF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>Питання №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62 – «</w:t>
      </w:r>
      <w:r w:rsidRPr="00506163">
        <w:rPr>
          <w:bCs/>
          <w:sz w:val="26"/>
          <w:szCs w:val="26"/>
          <w:lang w:val="uk-UA"/>
        </w:rPr>
        <w:t>Про дозвіл МИХАЙЛОВСЬКОМУ Сергію Анатолійовичу дозвіл на розроблення проєкту землеустрою щодо відведення в оренду земельної ділянки (зі зміною цільового призначення) по Бериславському шосе, 10</w:t>
      </w:r>
      <w:r>
        <w:rPr>
          <w:bCs/>
          <w:sz w:val="26"/>
          <w:szCs w:val="26"/>
          <w:lang w:val="uk-UA"/>
        </w:rPr>
        <w:t>»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FB3992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2"/>
          <w:szCs w:val="22"/>
          <w:lang w:val="uk-UA"/>
        </w:rPr>
      </w:pPr>
    </w:p>
    <w:p w:rsidR="00E93EDE" w:rsidRDefault="00E93EDE" w:rsidP="00EF7B5E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63 – «</w:t>
      </w:r>
      <w:r w:rsidRPr="00506163">
        <w:rPr>
          <w:bCs/>
          <w:sz w:val="26"/>
          <w:szCs w:val="26"/>
          <w:lang w:val="uk-UA"/>
        </w:rPr>
        <w:t>Про дозвіл товариству з обмеженою відповідальністю «Гранд-Леон» на розроблення технічної документації із землеустрою щодо поділу земельної ділянки по вул. Патона, 4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64 – «</w:t>
      </w:r>
      <w:r w:rsidRPr="00506163">
        <w:rPr>
          <w:bCs/>
          <w:sz w:val="26"/>
          <w:szCs w:val="26"/>
          <w:lang w:val="uk-UA"/>
        </w:rPr>
        <w:t>Про надання гаражно-будівельному кооперативу «Скіф» згоди на виготовлення технічної документації із землеустрою щодо встановлення меж земельної ділянки в натурі (на місцевості) по просп. Адмірала Сенявіна, 35</w:t>
      </w:r>
      <w:r>
        <w:rPr>
          <w:bCs/>
          <w:sz w:val="26"/>
          <w:szCs w:val="26"/>
          <w:lang w:val="uk-UA"/>
        </w:rPr>
        <w:t>»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65 – «</w:t>
      </w:r>
      <w:r w:rsidRPr="00506163">
        <w:rPr>
          <w:bCs/>
          <w:sz w:val="26"/>
          <w:szCs w:val="26"/>
          <w:lang w:val="uk-UA"/>
        </w:rPr>
        <w:t>Про надання приватному акціонерному товариству «Херсонський нафтопереробний завод» згоди на виготовлення технічної документації із землеустрою щодо встановлення меж земельної ділянки в натурі (на місцевості) по вул. Нафтогавань, б/н</w:t>
      </w:r>
      <w:r>
        <w:rPr>
          <w:bCs/>
          <w:sz w:val="26"/>
          <w:szCs w:val="26"/>
          <w:lang w:val="uk-UA"/>
        </w:rPr>
        <w:t>»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66 – «</w:t>
      </w:r>
      <w:r w:rsidRPr="00506163">
        <w:rPr>
          <w:bCs/>
          <w:sz w:val="26"/>
          <w:szCs w:val="26"/>
          <w:lang w:val="uk-UA"/>
        </w:rPr>
        <w:t>Про дозвіл квартирно-експлуатаційному відділу міста Херсона на розроблення проєкту землеустрою щодо відведення в постійне користування земельної ділянки по вул. Паровозній, 52</w:t>
      </w:r>
      <w:r>
        <w:rPr>
          <w:bCs/>
          <w:sz w:val="26"/>
          <w:szCs w:val="26"/>
          <w:lang w:val="uk-UA"/>
        </w:rPr>
        <w:t>»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EF7B5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67 – «</w:t>
      </w:r>
      <w:r w:rsidRPr="00506163">
        <w:rPr>
          <w:bCs/>
          <w:sz w:val="26"/>
          <w:szCs w:val="26"/>
          <w:lang w:val="uk-UA"/>
        </w:rPr>
        <w:t>Про дозвіл Управлінню Служби безпеки України в Херсонській області на розроблення проєкту землеустрою щодо відведення в постійне користування земельної ділянки по вул. Гімназичній, в межах будинків № 32 та № 34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68 – «</w:t>
      </w:r>
      <w:r w:rsidRPr="00506163">
        <w:rPr>
          <w:bCs/>
          <w:sz w:val="26"/>
          <w:szCs w:val="26"/>
          <w:lang w:val="uk-UA"/>
        </w:rPr>
        <w:t>Про дозвіл Храму «Різдва Пресвятої Богородиці» (Монастирьок) Парафії Херсонської єпархії Української православної церкви м. Херсон Херсонської області на розроблення проєкту землеустрою щодо відведення в постійне користування земельної ділянки по вул. Богородицькій (Червонофлотській), 29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69 – «</w:t>
      </w:r>
      <w:r w:rsidRPr="00506163">
        <w:rPr>
          <w:bCs/>
          <w:sz w:val="26"/>
          <w:szCs w:val="26"/>
          <w:lang w:val="uk-UA"/>
        </w:rPr>
        <w:t>Про внесення змін до рішення міської ради від 28.08.2019 № 2097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70 – «</w:t>
      </w:r>
      <w:r w:rsidRPr="00506163">
        <w:rPr>
          <w:bCs/>
          <w:sz w:val="26"/>
          <w:szCs w:val="26"/>
          <w:lang w:val="uk-UA"/>
        </w:rPr>
        <w:t>Про внесення змін до договору оренди земельної ділянки по вул. Перекопській, 12</w:t>
      </w:r>
      <w:r>
        <w:rPr>
          <w:bCs/>
          <w:sz w:val="26"/>
          <w:szCs w:val="26"/>
          <w:lang w:val="uk-UA"/>
        </w:rPr>
        <w:t>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71 – «</w:t>
      </w:r>
      <w:r w:rsidRPr="00506163">
        <w:rPr>
          <w:bCs/>
          <w:sz w:val="26"/>
          <w:szCs w:val="26"/>
          <w:lang w:val="uk-UA"/>
        </w:rPr>
        <w:t>Про внесення змін до договору оренди земельної ділянки по вул. Чорноморській, 30-б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Default="00E93EDE" w:rsidP="001464E4">
      <w:pPr>
        <w:tabs>
          <w:tab w:val="left" w:pos="720"/>
        </w:tabs>
        <w:ind w:left="720"/>
        <w:jc w:val="both"/>
        <w:rPr>
          <w:b/>
          <w:sz w:val="26"/>
          <w:szCs w:val="26"/>
          <w:lang w:val="uk-UA"/>
        </w:rPr>
      </w:pP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72 – «</w:t>
      </w:r>
      <w:r w:rsidRPr="00506163">
        <w:rPr>
          <w:bCs/>
          <w:sz w:val="26"/>
          <w:szCs w:val="26"/>
          <w:lang w:val="uk-UA"/>
        </w:rPr>
        <w:t>Про внесення змін до договору оренди земельної ділянки по вул. Чарівній, 8, мікрорайон «Янтарний».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73 – «</w:t>
      </w:r>
      <w:r w:rsidRPr="00506163">
        <w:rPr>
          <w:bCs/>
          <w:sz w:val="26"/>
          <w:szCs w:val="26"/>
          <w:lang w:val="uk-UA"/>
        </w:rPr>
        <w:t>Про внесення змін до договору оренди земельної ділянки по просп. 200-річчя Херсона, 8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74 – «</w:t>
      </w:r>
      <w:r w:rsidRPr="00506163">
        <w:rPr>
          <w:bCs/>
          <w:sz w:val="26"/>
          <w:szCs w:val="26"/>
          <w:lang w:val="uk-UA"/>
        </w:rPr>
        <w:t>Про внесення змін до договору оренди земельної ділянки по Миколаївському шосе, 33-а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75 – «</w:t>
      </w:r>
      <w:r w:rsidRPr="00506163">
        <w:rPr>
          <w:bCs/>
          <w:sz w:val="26"/>
          <w:szCs w:val="26"/>
          <w:lang w:val="uk-UA"/>
        </w:rPr>
        <w:t>Про поновлення та внесення змін до договору оренди земельної ділянки по вул. Патона, 8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506163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6"/>
          <w:szCs w:val="26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76 – «</w:t>
      </w:r>
      <w:r w:rsidRPr="00506163">
        <w:rPr>
          <w:bCs/>
          <w:sz w:val="26"/>
          <w:szCs w:val="26"/>
          <w:lang w:val="uk-UA"/>
        </w:rPr>
        <w:t>Про поновлення АРТЕМЧУК Ніні Михайлівні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77 – «</w:t>
      </w:r>
      <w:r w:rsidRPr="00506163">
        <w:rPr>
          <w:bCs/>
          <w:sz w:val="26"/>
          <w:szCs w:val="26"/>
          <w:lang w:val="uk-UA"/>
        </w:rPr>
        <w:t>Про поновлення БІЛОСТЕЦЬКОМУ Андрію Віталійовичу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2"/>
          <w:szCs w:val="22"/>
          <w:lang w:val="uk-UA"/>
        </w:rPr>
      </w:pPr>
    </w:p>
    <w:p w:rsidR="00E93ED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78 – «</w:t>
      </w:r>
      <w:r w:rsidRPr="00506163">
        <w:rPr>
          <w:bCs/>
          <w:sz w:val="26"/>
          <w:szCs w:val="26"/>
          <w:lang w:val="uk-UA"/>
        </w:rPr>
        <w:t>Про поновлення ЛОЗИНСЬКІЙ Мілі Ісаківни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Default="00E93EDE" w:rsidP="001464E4">
      <w:pPr>
        <w:tabs>
          <w:tab w:val="left" w:pos="720"/>
        </w:tabs>
        <w:ind w:left="720"/>
        <w:jc w:val="both"/>
        <w:rPr>
          <w:b/>
          <w:sz w:val="26"/>
          <w:szCs w:val="26"/>
          <w:lang w:val="uk-UA"/>
        </w:rPr>
      </w:pPr>
    </w:p>
    <w:p w:rsidR="00E93EDE" w:rsidRDefault="00E93EDE" w:rsidP="001464E4">
      <w:pPr>
        <w:tabs>
          <w:tab w:val="left" w:pos="720"/>
        </w:tabs>
        <w:ind w:left="720"/>
        <w:jc w:val="both"/>
        <w:rPr>
          <w:b/>
          <w:sz w:val="26"/>
          <w:szCs w:val="26"/>
          <w:lang w:val="uk-UA"/>
        </w:rPr>
      </w:pPr>
    </w:p>
    <w:p w:rsidR="00E93EDE" w:rsidRPr="00506163" w:rsidRDefault="00E93EDE" w:rsidP="001464E4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1464E4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1464E4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79 – «</w:t>
      </w:r>
      <w:r w:rsidRPr="00506163">
        <w:rPr>
          <w:bCs/>
          <w:sz w:val="26"/>
          <w:szCs w:val="26"/>
          <w:lang w:val="uk-UA"/>
        </w:rPr>
        <w:t>Про поновлення приватному підприємству «Крант»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80 – «</w:t>
      </w:r>
      <w:r w:rsidRPr="00506163">
        <w:rPr>
          <w:bCs/>
          <w:sz w:val="26"/>
          <w:szCs w:val="26"/>
          <w:lang w:val="uk-UA"/>
        </w:rPr>
        <w:t>Про поновлення споживчому кооперативу «ЮНИАС»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81 – «</w:t>
      </w:r>
      <w:r w:rsidRPr="00506163">
        <w:rPr>
          <w:bCs/>
          <w:sz w:val="26"/>
          <w:szCs w:val="26"/>
          <w:lang w:val="uk-UA"/>
        </w:rPr>
        <w:t>Про поновлення товариству з обмеженою відповідальністю  «БОГАТИР»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82 – «</w:t>
      </w:r>
      <w:r w:rsidRPr="00506163">
        <w:rPr>
          <w:bCs/>
          <w:sz w:val="26"/>
          <w:szCs w:val="26"/>
          <w:lang w:val="uk-UA"/>
        </w:rPr>
        <w:t>Про поновлення товариству з обмеженою відповідальністю «Сенсус-Бюв»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83 – «</w:t>
      </w:r>
      <w:r w:rsidRPr="00506163">
        <w:rPr>
          <w:bCs/>
          <w:sz w:val="26"/>
          <w:szCs w:val="26"/>
          <w:lang w:val="uk-UA"/>
        </w:rPr>
        <w:t>Про поновлення товариству з обмеженою відповідальністю «Фактор Кредит Плюс»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84 – «</w:t>
      </w:r>
      <w:r w:rsidRPr="00506163">
        <w:rPr>
          <w:bCs/>
          <w:sz w:val="26"/>
          <w:szCs w:val="26"/>
          <w:lang w:val="uk-UA"/>
        </w:rPr>
        <w:t>Про поновлення українсько-британському товариству з обмеженою відповідальністю з іноземними інвестиціями «Фокус»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85 – «</w:t>
      </w:r>
      <w:r w:rsidRPr="00506163">
        <w:rPr>
          <w:bCs/>
          <w:sz w:val="26"/>
          <w:szCs w:val="26"/>
          <w:lang w:val="uk-UA"/>
        </w:rPr>
        <w:t>Про поновлення фізичній особі-підприємцю ЛОМАКІНУ Юрію Олександровичу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Default="00E93EDE" w:rsidP="00DA5FF0">
      <w:pPr>
        <w:tabs>
          <w:tab w:val="left" w:pos="720"/>
        </w:tabs>
        <w:ind w:left="720"/>
        <w:jc w:val="both"/>
        <w:rPr>
          <w:b/>
          <w:sz w:val="26"/>
          <w:szCs w:val="26"/>
          <w:lang w:val="uk-UA"/>
        </w:rPr>
      </w:pP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86 – «</w:t>
      </w:r>
      <w:r w:rsidRPr="00506163">
        <w:rPr>
          <w:bCs/>
          <w:sz w:val="26"/>
          <w:szCs w:val="26"/>
          <w:lang w:val="uk-UA"/>
        </w:rPr>
        <w:t>Про поновлення фізичній особі-підприємцю (ФОП) ЛУЩИКУ Костянтину Віталійовичу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87 – «</w:t>
      </w:r>
      <w:r w:rsidRPr="00506163">
        <w:rPr>
          <w:bCs/>
          <w:sz w:val="26"/>
          <w:szCs w:val="26"/>
          <w:lang w:val="uk-UA"/>
        </w:rPr>
        <w:t>Про поновлення фізичній особі-підприємцю МАТРОСОВУ Олександру Олександровичу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88 – «</w:t>
      </w:r>
      <w:r w:rsidRPr="00506163">
        <w:rPr>
          <w:bCs/>
          <w:sz w:val="26"/>
          <w:szCs w:val="26"/>
          <w:lang w:val="uk-UA"/>
        </w:rPr>
        <w:t>Про поновлення фізичній особі-підприємцю РЕЗНІЧЕНКО Валентині Михайлівні договорів оренди земельних ділянок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89 – «</w:t>
      </w:r>
      <w:r w:rsidRPr="00506163">
        <w:rPr>
          <w:bCs/>
          <w:sz w:val="26"/>
          <w:szCs w:val="26"/>
          <w:lang w:val="uk-UA"/>
        </w:rPr>
        <w:t>Про поновлення фізичній особі-підприємцю (ФОП) ТРЕБУШНОМУ Олександру Семеновичу договорів оренди земельних ділянок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90 – «</w:t>
      </w:r>
      <w:r w:rsidRPr="00506163">
        <w:rPr>
          <w:bCs/>
          <w:sz w:val="26"/>
          <w:szCs w:val="26"/>
          <w:lang w:val="uk-UA"/>
        </w:rPr>
        <w:t>Про поновлення фізичній особі-підприємцю ЦИМБАЛ Галині Іванівні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91 – «</w:t>
      </w:r>
      <w:r w:rsidRPr="00506163">
        <w:rPr>
          <w:bCs/>
          <w:sz w:val="26"/>
          <w:szCs w:val="26"/>
          <w:lang w:val="uk-UA"/>
        </w:rPr>
        <w:t>Про поновлення ШЕЙКМАНУ Семену Аркадійовичу та КИРИЧЕНКУ Геннадію Івановичу договору оренди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92 – «</w:t>
      </w:r>
      <w:r w:rsidRPr="00506163">
        <w:rPr>
          <w:bCs/>
          <w:sz w:val="26"/>
          <w:szCs w:val="26"/>
          <w:lang w:val="uk-UA"/>
        </w:rPr>
        <w:t>Про дозвіл громадянам на розроблення проєктів землеустрою щодо відведення у власність, спільну сумісну власність та в оренду земельних ділянок для будівництва та обслуговування жилих будинків, господарських будівель і споруд (присадибні ділянки), під індивідуальні гаражі та внесення змін до рішень міської ради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93 – «</w:t>
      </w:r>
      <w:r w:rsidRPr="00506163">
        <w:rPr>
          <w:bCs/>
          <w:sz w:val="26"/>
          <w:szCs w:val="26"/>
          <w:lang w:val="uk-UA"/>
        </w:rPr>
        <w:t>Про дозвіл ІСАЄВІЙ Катерині Олегівні на розроблення проєкту землеустрою щодо відведення у власність земельної ділянки для будівництва та обслуговування жилого будинку, господарських будівель і споруд (присадибна ділянка)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94 – «</w:t>
      </w:r>
      <w:r w:rsidRPr="00506163">
        <w:rPr>
          <w:bCs/>
          <w:sz w:val="26"/>
          <w:szCs w:val="26"/>
          <w:lang w:val="uk-UA"/>
        </w:rPr>
        <w:t>Про дозвіл РОМАНЮКУ Роману Олеговичу на розроблення проєкту землеустрою щодо відведення у власність земельної ділянки для будівництва та обслуговування жилого будинку, господарських будівель і споруд (присадибна ділянка)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95 – «</w:t>
      </w:r>
      <w:r w:rsidRPr="00506163">
        <w:rPr>
          <w:bCs/>
          <w:sz w:val="26"/>
          <w:szCs w:val="26"/>
          <w:lang w:val="uk-UA"/>
        </w:rPr>
        <w:t>Про дозвіл ШИБАЄВІЙ Світлані Петрівні на розроблення проєкту землеустрою щодо відведення у власність земельної ділянки для будівництва та обслуговування жилого будинку, господарських будівель і споруд (присадибна ділянка)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96 – «</w:t>
      </w:r>
      <w:r w:rsidRPr="00506163">
        <w:rPr>
          <w:bCs/>
          <w:sz w:val="26"/>
          <w:szCs w:val="26"/>
          <w:lang w:val="uk-UA"/>
        </w:rPr>
        <w:t>Про дозвіл громадянам на розроблення проєктів землеустрою щодо відведення у власність земельних ділянок для ведення садівництва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97 – «</w:t>
      </w:r>
      <w:r w:rsidRPr="00506163">
        <w:rPr>
          <w:bCs/>
          <w:sz w:val="26"/>
          <w:szCs w:val="26"/>
          <w:lang w:val="uk-UA"/>
        </w:rPr>
        <w:t>Про затвердження землевпорядної документації щодо відведення у власність, спільну сумісну власність та в оренду земельних ділянок для будівництва і обслуговування жилих будинків, господарських будівель і споруд (присадибні ділянки) та під розширення раніше приватизованої земельної ділянки та передачу земельних ділянок у власність, спільну сумісну власність та в оренду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98 – «</w:t>
      </w:r>
      <w:r w:rsidRPr="00506163">
        <w:rPr>
          <w:bCs/>
          <w:sz w:val="26"/>
          <w:szCs w:val="26"/>
          <w:lang w:val="uk-UA"/>
        </w:rPr>
        <w:t>Про дозвіл БЕРГАРТУ Ігорю Володимировичу на розроблення проєкту землеустрою щодо відведення у власність вільної від забудови земельної ділянки для будівництва та обслуговування жилого будинку, господарських будівель і споруд (присадибна ділянка)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99 – «</w:t>
      </w:r>
      <w:r w:rsidRPr="00506163">
        <w:rPr>
          <w:bCs/>
          <w:sz w:val="26"/>
          <w:szCs w:val="26"/>
          <w:lang w:val="uk-UA"/>
        </w:rPr>
        <w:t>Про дозвіл КУШНАРЕНКУ Максиму Валерійовичу на розроблення проєкту землеустрою щодо відведення у власність вільної від забудови земельної ділянки для будівництва та обслуговування жилого будинку, господарських будівель і споруд (присадибна ділянка)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100 – «</w:t>
      </w:r>
      <w:r w:rsidRPr="00506163">
        <w:rPr>
          <w:bCs/>
          <w:sz w:val="26"/>
          <w:szCs w:val="26"/>
          <w:lang w:val="uk-UA"/>
        </w:rPr>
        <w:t>Про дозвіл ЛЕБЕДЄВІЙ Олені Іванівні на розроблення проєкту землеустрою щодо відведення у власність вільної від забудови земельної ділянки для будівництва та обслуговування жилого будинку, господарських будівель і споруд (присадибна ділянка)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101 – «</w:t>
      </w:r>
      <w:r w:rsidRPr="00506163">
        <w:rPr>
          <w:bCs/>
          <w:sz w:val="26"/>
          <w:szCs w:val="26"/>
          <w:lang w:val="uk-UA"/>
        </w:rPr>
        <w:t>Про дозвіл НУРУЛЛІНУ Денису Саідовичу на розроблення проєкту землеустрою щодо відведення у власність вільної від забудови земельної ділянки для будівництва та обслуговування жилого будинку, господарських будівель і споруд (присадибна ділянка)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102 – «</w:t>
      </w:r>
      <w:r w:rsidRPr="00506163">
        <w:rPr>
          <w:bCs/>
          <w:sz w:val="26"/>
          <w:szCs w:val="26"/>
          <w:lang w:val="uk-UA"/>
        </w:rPr>
        <w:t>Про дозвіл САВЧЕНКУ Антону Ігоровичу, САВЧЕНКО Вікторії Вікторівні на розроблення проєктів землеустрою щодо відведення у власність вільних від забудови земельних ділянок для будівництва та обслуговування жилих будинків, господарських будівель і споруд (присадибні ділянки)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103 – «</w:t>
      </w:r>
      <w:r w:rsidRPr="00506163">
        <w:rPr>
          <w:bCs/>
          <w:sz w:val="26"/>
          <w:szCs w:val="26"/>
          <w:lang w:val="uk-UA"/>
        </w:rPr>
        <w:t>Про дозвіл САФОНОВУ Андрію Олександровичу, ПІВНИК Ользі Юріївні на розроблення проєктів землеустрою щодо відведення у власність вільних від забудови земельних ділянок для будівництва та обслуговування жилих будинків, господарських будівель і споруд (присадибні ділянки)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8516FA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90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104 – «</w:t>
      </w:r>
      <w:r w:rsidRPr="00506163">
        <w:rPr>
          <w:bCs/>
          <w:sz w:val="26"/>
          <w:szCs w:val="26"/>
          <w:lang w:val="uk-UA"/>
        </w:rPr>
        <w:t>Про дозвіл СУМАНЄЄВУ Сергію Миколайовичу, СУМАНЄЄВІЙ Тетяні Олександрівні на розроблення проєктів землеустрою щодо відведення у власність земельних ділянок для будівництва та обслуговування жилих будинків, господарських будівель і споруд (присадибні ділянки)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105 – «</w:t>
      </w:r>
      <w:r w:rsidRPr="00506163">
        <w:rPr>
          <w:bCs/>
          <w:sz w:val="26"/>
          <w:szCs w:val="26"/>
          <w:lang w:val="uk-UA"/>
        </w:rPr>
        <w:t>Про дозвіл ЄРМОШЕНКО Людмилі Миколаївні на розроблення технічної документації із землеустрою щодо встановлення меж земельної ділянки в натурі (на місцевості) та передачі у власність для ведення товарного сільськогосподарського виробництва на земельну частку (пай)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106 – «</w:t>
      </w:r>
      <w:r w:rsidRPr="00506163">
        <w:rPr>
          <w:bCs/>
          <w:sz w:val="26"/>
          <w:szCs w:val="26"/>
          <w:lang w:val="uk-UA"/>
        </w:rPr>
        <w:t>Про затвердження громадянам землевпорядної документації щодо відведення у власність земельних ділянок та передачу земельних ділянок у власність, які перебувають у користуванні громадян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107 – «</w:t>
      </w:r>
      <w:r w:rsidRPr="00506163">
        <w:rPr>
          <w:bCs/>
          <w:sz w:val="26"/>
          <w:szCs w:val="26"/>
          <w:lang w:val="uk-UA"/>
        </w:rPr>
        <w:t>Про відмову громадянам в дозволі на розроблення документації із землеустрою щодо відведення земельних ділянок у власність (шляхом викупу), у проведенні експертної грошової оцінки земельних ділянок та у їх продажу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108 – «</w:t>
      </w:r>
      <w:r w:rsidRPr="00506163">
        <w:rPr>
          <w:bCs/>
          <w:sz w:val="26"/>
          <w:szCs w:val="26"/>
          <w:lang w:val="uk-UA"/>
        </w:rPr>
        <w:t>ВАКУЛОВСЬКОМУ Василю Євгенійовичу в дозволі на розроблення проєкту землеустрою щодо відведення в оренду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109 – «</w:t>
      </w:r>
      <w:r w:rsidRPr="00506163">
        <w:rPr>
          <w:bCs/>
          <w:sz w:val="26"/>
          <w:szCs w:val="26"/>
          <w:lang w:val="uk-UA"/>
        </w:rPr>
        <w:t>Про відмову ДЕНИСЕНКО Валентині Станіславівні в дозволі на проведення експертної грошової оцінки земельної ділянки для відведення у власність (шляхом викупу) та у продажу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110 – «</w:t>
      </w:r>
      <w:r w:rsidRPr="00506163">
        <w:rPr>
          <w:bCs/>
          <w:sz w:val="26"/>
          <w:szCs w:val="26"/>
          <w:lang w:val="uk-UA"/>
        </w:rPr>
        <w:t>Про відмову КРИВОНОСУ Валентину Володимировичу в дозволі на проведення експертної грошової оцінки земельної ділянки для відведення у власність (шляхом викупу) та у продажу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DA5FF0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DA5FF0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DA5FF0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111 – «</w:t>
      </w:r>
      <w:r w:rsidRPr="00506163">
        <w:rPr>
          <w:bCs/>
          <w:sz w:val="26"/>
          <w:szCs w:val="26"/>
          <w:lang w:val="uk-UA"/>
        </w:rPr>
        <w:t>Про відмову ЛАФИЦЬКІЙ Вікторії Олександрівні та ЛАФИЦЬКОМУ Олександру Володимировичу в дозволі на розроблення проєкту землеустрою щодо відведення у власність (шляхом викупу) земельної ділянки, проведенні експертної грошової оцінки земельної ділянки для відведення у власність (шляхом викупу) та у продажу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112 – «</w:t>
      </w:r>
      <w:r w:rsidRPr="00506163">
        <w:rPr>
          <w:bCs/>
          <w:sz w:val="26"/>
          <w:szCs w:val="26"/>
          <w:lang w:val="uk-UA"/>
        </w:rPr>
        <w:t>Про відмову об’єднанню співвласників багатоквартирного будинку «Таврія» в дозволі на розроблення проєкту землеустрою щодо відведення в постійне користування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113 – «</w:t>
      </w:r>
      <w:r w:rsidRPr="00506163">
        <w:rPr>
          <w:bCs/>
          <w:sz w:val="26"/>
          <w:szCs w:val="26"/>
          <w:lang w:val="uk-UA"/>
        </w:rPr>
        <w:t>Про відмову приватному акціонерному товариству «Дельта-сервіс» в дозволі на розроблення проєкту землеустрою щодо відведення в оренду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114 – «</w:t>
      </w:r>
      <w:r w:rsidRPr="00506163">
        <w:rPr>
          <w:bCs/>
          <w:sz w:val="26"/>
          <w:szCs w:val="26"/>
          <w:lang w:val="uk-UA"/>
        </w:rPr>
        <w:t>Про відмову СКАЧКОВІЙ Вікторії Олександрівні в дозволі на розроблення технічної документації із землеустрою щодо встановлення меж земельної ділянки в натурі (на місцевості)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115 – «</w:t>
      </w:r>
      <w:r w:rsidRPr="00506163">
        <w:rPr>
          <w:bCs/>
          <w:sz w:val="26"/>
          <w:szCs w:val="26"/>
          <w:lang w:val="uk-UA"/>
        </w:rPr>
        <w:t>Про відмову управлінню освіти Херсонської міської ради в дозволі на розроблення проєкту землеустрою щодо відведення в постійне користування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116 – «</w:t>
      </w:r>
      <w:r w:rsidRPr="00506163">
        <w:rPr>
          <w:bCs/>
          <w:sz w:val="26"/>
          <w:szCs w:val="26"/>
          <w:lang w:val="uk-UA"/>
        </w:rPr>
        <w:t>Про відмову Управлінню Служби безпеки України в Херсонській області в дозволі на розроблення проєкту землеустрою щодо відведення в постійне користування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117 – «</w:t>
      </w:r>
      <w:r w:rsidRPr="00506163">
        <w:rPr>
          <w:bCs/>
          <w:sz w:val="26"/>
          <w:szCs w:val="26"/>
          <w:lang w:val="uk-UA"/>
        </w:rPr>
        <w:t>Про відмову ЧЕРНОВІЙ Аллі Олексіївні в дозволі на проведення експертної грошової оцінки земельної ділянки для відведення у власність (шляхом викупу) та у продажу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118 – «</w:t>
      </w:r>
      <w:r w:rsidRPr="00506163">
        <w:rPr>
          <w:bCs/>
          <w:sz w:val="26"/>
          <w:szCs w:val="26"/>
          <w:lang w:val="uk-UA"/>
        </w:rPr>
        <w:t>Про відмову ШЕВЧУКУ Віктору Аркадійовичу в дозволі на розроблення проєкту землеустрою щодо відведення в оренду земельної ділянки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119 – «</w:t>
      </w:r>
      <w:r w:rsidRPr="00506163">
        <w:rPr>
          <w:bCs/>
          <w:sz w:val="26"/>
          <w:szCs w:val="26"/>
          <w:lang w:val="uk-UA"/>
        </w:rPr>
        <w:t>Про відмову громадянам у дозволі на розроблення проєктів землеустрою щодо відведення у власність земельних ділянок, для ведення особистого селянського господарства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EF7B5E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120 – «</w:t>
      </w:r>
      <w:r w:rsidRPr="00506163">
        <w:rPr>
          <w:bCs/>
          <w:sz w:val="26"/>
          <w:szCs w:val="26"/>
          <w:lang w:val="uk-UA"/>
        </w:rPr>
        <w:t>Про відмову акціонерному товариству «Херсонобленерго» в наданні дозволу на розроблення землевпорядної документації щодо відведення земельних ділянок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Pr="00DC7255" w:rsidRDefault="00E93EDE" w:rsidP="00300F89">
      <w:pPr>
        <w:tabs>
          <w:tab w:val="left" w:pos="1271"/>
        </w:tabs>
        <w:ind w:firstLine="360"/>
        <w:jc w:val="right"/>
        <w:rPr>
          <w:bCs/>
          <w:sz w:val="22"/>
          <w:szCs w:val="22"/>
          <w:lang w:val="uk-UA"/>
        </w:rPr>
      </w:pPr>
      <w:r w:rsidRPr="00DC7255">
        <w:rPr>
          <w:sz w:val="22"/>
          <w:szCs w:val="22"/>
          <w:lang w:val="uk-UA"/>
        </w:rPr>
        <w:t>(Голосували: «за» - одноголосно)</w:t>
      </w:r>
    </w:p>
    <w:p w:rsidR="00E93EDE" w:rsidRPr="00DC7255" w:rsidRDefault="00E93EDE" w:rsidP="00D3051E">
      <w:pPr>
        <w:tabs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055379">
      <w:pPr>
        <w:tabs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121 – «</w:t>
      </w:r>
      <w:r w:rsidRPr="00506163">
        <w:rPr>
          <w:bCs/>
          <w:sz w:val="26"/>
          <w:szCs w:val="26"/>
          <w:lang w:val="uk-UA"/>
        </w:rPr>
        <w:t>Про розгляд заяв щодо дозволу на розроблення проєктів землеустрою стосовно відведення у власність вільних від забудови земельних ділянок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DC7255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122 – «</w:t>
      </w:r>
      <w:r w:rsidRPr="00506163">
        <w:rPr>
          <w:bCs/>
          <w:sz w:val="26"/>
          <w:szCs w:val="26"/>
          <w:lang w:val="uk-UA"/>
        </w:rPr>
        <w:t>Про відмову громадянам у дозволі на розроблення проєктів землеустрою щодо відведення у власність, спільну сумісну власність та в оренду земельних ділянок, передачі земельної ділянки у власність, та у внесенні змін до рішення міської ради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DC7255" w:rsidRDefault="00E93EDE" w:rsidP="00D3051E">
      <w:pPr>
        <w:tabs>
          <w:tab w:val="num" w:pos="900"/>
          <w:tab w:val="left" w:pos="1271"/>
        </w:tabs>
        <w:ind w:firstLine="360"/>
        <w:jc w:val="both"/>
        <w:rPr>
          <w:bCs/>
          <w:sz w:val="22"/>
          <w:szCs w:val="22"/>
          <w:lang w:val="uk-UA"/>
        </w:rPr>
      </w:pPr>
    </w:p>
    <w:p w:rsidR="00E93EDE" w:rsidRPr="00506163" w:rsidRDefault="00E93EDE" w:rsidP="00DC7255">
      <w:pPr>
        <w:tabs>
          <w:tab w:val="num" w:pos="900"/>
          <w:tab w:val="left" w:pos="1271"/>
        </w:tabs>
        <w:ind w:firstLine="720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Питання № 123 – «</w:t>
      </w:r>
      <w:r w:rsidRPr="00506163">
        <w:rPr>
          <w:bCs/>
          <w:sz w:val="26"/>
          <w:szCs w:val="26"/>
          <w:lang w:val="uk-UA"/>
        </w:rPr>
        <w:t>Про відмову громадянам у затвердженні проєктів землеустрою та передачі земельних ділянок у власність для будівництва та обслуговування жилих будинків, господарських будівель та споруд (присадибні ділянки)</w:t>
      </w:r>
      <w:r>
        <w:rPr>
          <w:bCs/>
          <w:sz w:val="26"/>
          <w:szCs w:val="26"/>
          <w:lang w:val="uk-UA"/>
        </w:rPr>
        <w:t>»</w:t>
      </w:r>
      <w:r w:rsidRPr="00506163">
        <w:rPr>
          <w:bCs/>
          <w:sz w:val="26"/>
          <w:szCs w:val="26"/>
          <w:lang w:val="uk-UA"/>
        </w:rPr>
        <w:t>.</w:t>
      </w:r>
    </w:p>
    <w:p w:rsidR="00E93EDE" w:rsidRPr="00506163" w:rsidRDefault="00E93EDE" w:rsidP="00300F8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300F8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300F89">
      <w:pPr>
        <w:tabs>
          <w:tab w:val="left" w:pos="1271"/>
        </w:tabs>
        <w:ind w:firstLine="360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4337BB" w:rsidRDefault="00E93EDE" w:rsidP="00300F89">
      <w:pPr>
        <w:tabs>
          <w:tab w:val="left" w:pos="1271"/>
        </w:tabs>
        <w:ind w:firstLine="360"/>
        <w:jc w:val="right"/>
        <w:rPr>
          <w:bCs/>
          <w:sz w:val="22"/>
          <w:szCs w:val="22"/>
          <w:lang w:val="uk-UA"/>
        </w:rPr>
      </w:pPr>
    </w:p>
    <w:p w:rsidR="00E93EDE" w:rsidRPr="00C13089" w:rsidRDefault="00E93EDE" w:rsidP="00055379">
      <w:pPr>
        <w:tabs>
          <w:tab w:val="left" w:pos="993"/>
        </w:tabs>
        <w:ind w:right="-1"/>
        <w:jc w:val="both"/>
        <w:rPr>
          <w:b/>
          <w:sz w:val="26"/>
          <w:szCs w:val="26"/>
          <w:lang w:val="uk-UA"/>
        </w:rPr>
      </w:pPr>
      <w:r w:rsidRPr="00C13089">
        <w:rPr>
          <w:b/>
          <w:sz w:val="26"/>
          <w:szCs w:val="26"/>
          <w:lang w:val="uk-UA"/>
        </w:rPr>
        <w:t xml:space="preserve">1. </w:t>
      </w:r>
      <w:r w:rsidRPr="00C13089">
        <w:rPr>
          <w:b/>
          <w:sz w:val="26"/>
          <w:szCs w:val="26"/>
        </w:rPr>
        <w:t>Про попередній розгляд проєктів рішень, які пропонуються на розгляд пленарного засідання ІХ сесії міської ради</w:t>
      </w:r>
      <w:r w:rsidRPr="00C13089">
        <w:rPr>
          <w:b/>
          <w:sz w:val="26"/>
          <w:szCs w:val="26"/>
          <w:lang w:val="uk-UA"/>
        </w:rPr>
        <w:t>.</w:t>
      </w:r>
    </w:p>
    <w:p w:rsidR="00E93EDE" w:rsidRPr="00DC7255" w:rsidRDefault="00E93EDE" w:rsidP="00D3051E">
      <w:pPr>
        <w:tabs>
          <w:tab w:val="left" w:pos="426"/>
        </w:tabs>
        <w:ind w:firstLine="720"/>
        <w:jc w:val="both"/>
        <w:rPr>
          <w:b/>
          <w:sz w:val="22"/>
          <w:szCs w:val="22"/>
          <w:lang w:val="uk-UA"/>
        </w:rPr>
      </w:pPr>
    </w:p>
    <w:p w:rsidR="00E93EDE" w:rsidRDefault="00E93EDE" w:rsidP="00D3051E">
      <w:pPr>
        <w:tabs>
          <w:tab w:val="left" w:pos="426"/>
        </w:tabs>
        <w:ind w:firstLine="720"/>
        <w:jc w:val="both"/>
        <w:rPr>
          <w:sz w:val="26"/>
          <w:szCs w:val="26"/>
          <w:lang w:val="uk-UA"/>
        </w:rPr>
      </w:pPr>
      <w:r w:rsidRPr="00055379">
        <w:rPr>
          <w:sz w:val="26"/>
          <w:szCs w:val="26"/>
          <w:lang w:val="uk-UA"/>
        </w:rPr>
        <w:t>Питання № 20 – «</w:t>
      </w:r>
      <w:r>
        <w:rPr>
          <w:sz w:val="26"/>
          <w:szCs w:val="26"/>
          <w:lang w:val="uk-UA"/>
        </w:rPr>
        <w:t>Про закріплення на праві господарського відання та зарахування на балансовий облік комунального підприємства «міське дорожнє управління» Херсонської міської ради технічних засобів регулювання дорожнього руху вулично-дорожньої мережі населених пунктів».</w:t>
      </w:r>
    </w:p>
    <w:p w:rsidR="00E93EDE" w:rsidRDefault="00E93EDE" w:rsidP="00055379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СЛУХАЛИ: ВІРКУН М., яка доповіла по суті.</w:t>
      </w:r>
    </w:p>
    <w:p w:rsidR="00E93EDE" w:rsidRPr="00506163" w:rsidRDefault="00E93EDE" w:rsidP="00055379">
      <w:pPr>
        <w:tabs>
          <w:tab w:val="left" w:pos="720"/>
        </w:tabs>
        <w:ind w:left="720"/>
        <w:jc w:val="both"/>
        <w:rPr>
          <w:sz w:val="26"/>
          <w:szCs w:val="26"/>
          <w:lang w:val="uk-UA"/>
        </w:rPr>
      </w:pPr>
      <w:r w:rsidRPr="00506163">
        <w:rPr>
          <w:b/>
          <w:sz w:val="26"/>
          <w:szCs w:val="26"/>
          <w:lang w:val="uk-UA"/>
        </w:rPr>
        <w:t xml:space="preserve">РЕКОМЕНДУВАЛИ: </w:t>
      </w:r>
      <w:r w:rsidRPr="00506163">
        <w:rPr>
          <w:sz w:val="26"/>
          <w:szCs w:val="26"/>
          <w:lang w:val="uk-UA"/>
        </w:rPr>
        <w:t>до розгляду на пленарному засіданні ІХ</w:t>
      </w:r>
      <w:r w:rsidRPr="00506163">
        <w:rPr>
          <w:b/>
          <w:sz w:val="26"/>
          <w:szCs w:val="26"/>
          <w:lang w:val="uk-UA"/>
        </w:rPr>
        <w:t xml:space="preserve"> </w:t>
      </w:r>
      <w:r w:rsidRPr="00506163">
        <w:rPr>
          <w:sz w:val="26"/>
          <w:szCs w:val="26"/>
          <w:lang w:val="uk-UA"/>
        </w:rPr>
        <w:t>сесії міської ради проєкт рішення у запропонованій редакції.</w:t>
      </w:r>
    </w:p>
    <w:p w:rsidR="00E93EDE" w:rsidRPr="00506163" w:rsidRDefault="00E93EDE" w:rsidP="00055379">
      <w:pPr>
        <w:tabs>
          <w:tab w:val="left" w:pos="4500"/>
        </w:tabs>
        <w:ind w:firstLine="6804"/>
        <w:jc w:val="right"/>
        <w:rPr>
          <w:sz w:val="22"/>
          <w:szCs w:val="22"/>
          <w:lang w:val="uk-UA"/>
        </w:rPr>
      </w:pPr>
      <w:r w:rsidRPr="00506163">
        <w:rPr>
          <w:sz w:val="22"/>
          <w:szCs w:val="22"/>
          <w:lang w:val="uk-UA"/>
        </w:rPr>
        <w:t>Термін виконання: 03.09.2021</w:t>
      </w:r>
    </w:p>
    <w:p w:rsidR="00E93EDE" w:rsidRDefault="00E93EDE" w:rsidP="00055379">
      <w:pPr>
        <w:tabs>
          <w:tab w:val="left" w:pos="1271"/>
        </w:tabs>
        <w:ind w:firstLine="360"/>
        <w:jc w:val="right"/>
        <w:rPr>
          <w:bCs/>
          <w:sz w:val="26"/>
          <w:szCs w:val="26"/>
          <w:lang w:val="uk-UA"/>
        </w:rPr>
      </w:pPr>
      <w:r w:rsidRPr="00506163">
        <w:rPr>
          <w:sz w:val="22"/>
          <w:szCs w:val="22"/>
          <w:lang w:val="uk-UA"/>
        </w:rPr>
        <w:t>(Голосували: «за» - одноголосно)</w:t>
      </w:r>
    </w:p>
    <w:p w:rsidR="00E93EDE" w:rsidRPr="00055379" w:rsidRDefault="00E93EDE" w:rsidP="00055379">
      <w:pPr>
        <w:tabs>
          <w:tab w:val="left" w:pos="426"/>
        </w:tabs>
        <w:jc w:val="both"/>
        <w:rPr>
          <w:sz w:val="22"/>
          <w:szCs w:val="22"/>
          <w:lang w:val="uk-UA"/>
        </w:rPr>
      </w:pPr>
    </w:p>
    <w:p w:rsidR="00E93EDE" w:rsidRPr="009822C9" w:rsidRDefault="00E93EDE" w:rsidP="00055379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4</w:t>
      </w:r>
      <w:r w:rsidRPr="009822C9">
        <w:rPr>
          <w:b/>
          <w:sz w:val="26"/>
          <w:szCs w:val="26"/>
          <w:lang w:val="uk-UA"/>
        </w:rPr>
        <w:t xml:space="preserve">. </w:t>
      </w:r>
      <w:r w:rsidRPr="009822C9">
        <w:rPr>
          <w:b/>
          <w:sz w:val="26"/>
          <w:szCs w:val="26"/>
        </w:rPr>
        <w:t>Про розгляд звернень щодо надання адресної матеріальної допомоги.</w:t>
      </w:r>
    </w:p>
    <w:p w:rsidR="00E93EDE" w:rsidRPr="009822C9" w:rsidRDefault="00E93EDE" w:rsidP="00D3051E">
      <w:pPr>
        <w:ind w:right="-81" w:firstLine="708"/>
        <w:jc w:val="both"/>
        <w:rPr>
          <w:sz w:val="27"/>
          <w:szCs w:val="27"/>
          <w:lang w:val="uk-UA"/>
        </w:rPr>
      </w:pPr>
      <w:r w:rsidRPr="009822C9">
        <w:rPr>
          <w:sz w:val="27"/>
          <w:szCs w:val="27"/>
          <w:lang w:val="uk-UA"/>
        </w:rPr>
        <w:t>За результатами обговорення та розгляду заяв громадян та депутатських звернень щодо надання матеріальної грошової допомоги на лікування.</w:t>
      </w:r>
    </w:p>
    <w:p w:rsidR="00E93EDE" w:rsidRPr="009822C9" w:rsidRDefault="00E93EDE" w:rsidP="00D3051E">
      <w:pPr>
        <w:ind w:left="708" w:right="-81" w:firstLine="12"/>
        <w:jc w:val="both"/>
        <w:rPr>
          <w:sz w:val="27"/>
          <w:szCs w:val="27"/>
          <w:lang w:val="uk-UA"/>
        </w:rPr>
      </w:pPr>
      <w:r w:rsidRPr="009822C9">
        <w:rPr>
          <w:b/>
          <w:sz w:val="27"/>
          <w:szCs w:val="27"/>
          <w:lang w:val="uk-UA"/>
        </w:rPr>
        <w:t>РЕКОМЕНДУВАЛИ:</w:t>
      </w:r>
      <w:r w:rsidRPr="009822C9">
        <w:rPr>
          <w:sz w:val="26"/>
          <w:szCs w:val="26"/>
          <w:lang w:val="uk-UA"/>
        </w:rPr>
        <w:t xml:space="preserve"> управлінню соціальної політики міської ради внести зміни до міської комплексної програми «Соціальний захист» в частині надання грошової матеріальної допомоги мешканцям міста на лікування відповідно до </w:t>
      </w:r>
      <w:r w:rsidRPr="009822C9">
        <w:rPr>
          <w:b/>
          <w:sz w:val="26"/>
          <w:szCs w:val="26"/>
          <w:lang w:val="uk-UA"/>
        </w:rPr>
        <w:t xml:space="preserve">додатку 1 </w:t>
      </w:r>
      <w:r w:rsidRPr="009822C9">
        <w:rPr>
          <w:sz w:val="26"/>
          <w:szCs w:val="26"/>
          <w:lang w:val="uk-UA"/>
        </w:rPr>
        <w:t>до</w:t>
      </w:r>
      <w:r w:rsidRPr="009822C9">
        <w:rPr>
          <w:b/>
          <w:sz w:val="26"/>
          <w:szCs w:val="26"/>
          <w:lang w:val="uk-UA"/>
        </w:rPr>
        <w:t xml:space="preserve"> </w:t>
      </w:r>
      <w:r w:rsidRPr="009822C9">
        <w:rPr>
          <w:sz w:val="26"/>
          <w:szCs w:val="26"/>
          <w:lang w:val="uk-UA"/>
        </w:rPr>
        <w:t xml:space="preserve">протоколу </w:t>
      </w:r>
      <w:r w:rsidRPr="009822C9">
        <w:rPr>
          <w:b/>
          <w:sz w:val="26"/>
          <w:szCs w:val="26"/>
          <w:lang w:val="uk-UA"/>
        </w:rPr>
        <w:t>№ 3</w:t>
      </w:r>
      <w:r>
        <w:rPr>
          <w:b/>
          <w:sz w:val="26"/>
          <w:szCs w:val="26"/>
          <w:lang w:val="uk-UA"/>
        </w:rPr>
        <w:t>2</w:t>
      </w:r>
      <w:r w:rsidRPr="009822C9">
        <w:rPr>
          <w:b/>
          <w:sz w:val="26"/>
          <w:szCs w:val="26"/>
          <w:lang w:val="uk-UA"/>
        </w:rPr>
        <w:t xml:space="preserve"> </w:t>
      </w:r>
      <w:r w:rsidRPr="009822C9">
        <w:rPr>
          <w:sz w:val="26"/>
          <w:szCs w:val="26"/>
          <w:lang w:val="uk-UA"/>
        </w:rPr>
        <w:t>та винести на розгляд</w:t>
      </w:r>
      <w:r w:rsidRPr="009822C9">
        <w:rPr>
          <w:b/>
          <w:sz w:val="26"/>
          <w:szCs w:val="26"/>
          <w:lang w:val="uk-UA"/>
        </w:rPr>
        <w:t xml:space="preserve"> </w:t>
      </w:r>
      <w:r w:rsidRPr="00055A0B">
        <w:rPr>
          <w:sz w:val="26"/>
          <w:szCs w:val="26"/>
          <w:lang w:val="uk-UA"/>
        </w:rPr>
        <w:t>ІХ</w:t>
      </w:r>
      <w:r w:rsidRPr="009822C9">
        <w:rPr>
          <w:sz w:val="26"/>
          <w:szCs w:val="26"/>
          <w:lang w:val="uk-UA"/>
        </w:rPr>
        <w:t xml:space="preserve"> с</w:t>
      </w:r>
      <w:r>
        <w:rPr>
          <w:sz w:val="26"/>
          <w:szCs w:val="26"/>
          <w:lang w:val="uk-UA"/>
        </w:rPr>
        <w:t>есії міської ради від 27</w:t>
      </w:r>
      <w:r w:rsidRPr="009822C9">
        <w:rPr>
          <w:sz w:val="26"/>
          <w:szCs w:val="26"/>
          <w:lang w:val="uk-UA"/>
        </w:rPr>
        <w:t xml:space="preserve">.08.2021 відповідний проєкт рішення. </w:t>
      </w:r>
    </w:p>
    <w:p w:rsidR="00E93EDE" w:rsidRPr="001C3B8C" w:rsidRDefault="00E93EDE" w:rsidP="00D3051E">
      <w:pPr>
        <w:tabs>
          <w:tab w:val="left" w:pos="993"/>
          <w:tab w:val="left" w:pos="2268"/>
        </w:tabs>
        <w:ind w:right="-81" w:firstLine="709"/>
        <w:jc w:val="both"/>
        <w:rPr>
          <w:i/>
          <w:sz w:val="22"/>
          <w:szCs w:val="22"/>
          <w:highlight w:val="yellow"/>
          <w:lang w:val="uk-UA"/>
        </w:rPr>
      </w:pPr>
    </w:p>
    <w:p w:rsidR="00E93EDE" w:rsidRDefault="00E93EDE" w:rsidP="003B0B4B">
      <w:pPr>
        <w:tabs>
          <w:tab w:val="left" w:pos="993"/>
          <w:tab w:val="left" w:pos="2268"/>
        </w:tabs>
        <w:ind w:right="-8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Заяву громадянки</w:t>
      </w:r>
      <w:r w:rsidRPr="007E2809">
        <w:rPr>
          <w:sz w:val="26"/>
          <w:szCs w:val="26"/>
          <w:lang w:val="uk-UA"/>
        </w:rPr>
        <w:t xml:space="preserve"> </w:t>
      </w:r>
      <w:r w:rsidRPr="007E2809">
        <w:rPr>
          <w:lang w:val="uk-UA"/>
        </w:rPr>
        <w:t xml:space="preserve">МОРОЗ Н.В. </w:t>
      </w:r>
      <w:r w:rsidRPr="007E2809">
        <w:rPr>
          <w:sz w:val="26"/>
          <w:szCs w:val="26"/>
          <w:lang w:val="uk-UA"/>
        </w:rPr>
        <w:t>щодо надання матеріальної допомоги на лікування онуки РОМАШКИ Д.С. (№ 5-877 від 09.07.2021) розглянуто, але</w:t>
      </w:r>
      <w:r w:rsidRPr="003B0B4B">
        <w:rPr>
          <w:sz w:val="26"/>
          <w:szCs w:val="26"/>
          <w:lang w:val="uk-UA"/>
        </w:rPr>
        <w:t xml:space="preserve"> </w:t>
      </w:r>
      <w:r w:rsidRPr="007E2809">
        <w:rPr>
          <w:sz w:val="26"/>
          <w:szCs w:val="26"/>
          <w:lang w:val="uk-UA"/>
        </w:rPr>
        <w:t>суми не визначено оскільки в поточному році ви вже отримували</w:t>
      </w:r>
      <w:r>
        <w:rPr>
          <w:sz w:val="26"/>
          <w:szCs w:val="26"/>
          <w:lang w:val="uk-UA"/>
        </w:rPr>
        <w:t>.</w:t>
      </w:r>
      <w:r w:rsidRPr="007E280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З</w:t>
      </w:r>
      <w:r w:rsidRPr="003B0B4B">
        <w:rPr>
          <w:sz w:val="26"/>
          <w:szCs w:val="26"/>
          <w:lang w:val="uk-UA"/>
        </w:rPr>
        <w:t>гідно Положень міської Комплексної програми «Соціальний захист» надання адресної грошової допомоги можливе тільки один раз на рік на одну й ту саму людину</w:t>
      </w:r>
      <w:r>
        <w:rPr>
          <w:sz w:val="26"/>
          <w:szCs w:val="26"/>
          <w:lang w:val="uk-UA"/>
        </w:rPr>
        <w:t>.</w:t>
      </w:r>
    </w:p>
    <w:p w:rsidR="00E93EDE" w:rsidRPr="004337BB" w:rsidRDefault="00E93EDE" w:rsidP="003B0B4B">
      <w:pPr>
        <w:tabs>
          <w:tab w:val="left" w:pos="993"/>
          <w:tab w:val="left" w:pos="2268"/>
        </w:tabs>
        <w:ind w:right="-81"/>
        <w:jc w:val="both"/>
        <w:rPr>
          <w:sz w:val="22"/>
          <w:szCs w:val="22"/>
          <w:lang w:val="uk-UA"/>
        </w:rPr>
      </w:pPr>
    </w:p>
    <w:p w:rsidR="00E93EDE" w:rsidRDefault="00E93EDE" w:rsidP="000A15A3">
      <w:pPr>
        <w:tabs>
          <w:tab w:val="left" w:pos="993"/>
          <w:tab w:val="left" w:pos="2268"/>
        </w:tabs>
        <w:ind w:right="-81"/>
        <w:jc w:val="both"/>
        <w:rPr>
          <w:sz w:val="26"/>
          <w:szCs w:val="26"/>
          <w:lang w:val="uk-UA"/>
        </w:rPr>
      </w:pPr>
      <w:r w:rsidRPr="00861AD3">
        <w:rPr>
          <w:sz w:val="26"/>
          <w:szCs w:val="26"/>
          <w:lang w:val="uk-UA"/>
        </w:rPr>
        <w:t xml:space="preserve">Заяву </w:t>
      </w:r>
      <w:r>
        <w:rPr>
          <w:sz w:val="26"/>
          <w:szCs w:val="26"/>
          <w:lang w:val="uk-UA"/>
        </w:rPr>
        <w:t xml:space="preserve">громадянина БІЛЯЄВА Є.О., на лікування матері ВАСЬОВА О.М. (№ 5-911 від 21.07.2021) </w:t>
      </w:r>
      <w:r w:rsidRPr="004E4F2B">
        <w:rPr>
          <w:sz w:val="26"/>
          <w:szCs w:val="26"/>
          <w:lang w:val="uk-UA"/>
        </w:rPr>
        <w:t>перенесено на чергове засідання постійної комісії за відсутності повного пакету документів.</w:t>
      </w:r>
    </w:p>
    <w:p w:rsidR="00E93EDE" w:rsidRPr="004337BB" w:rsidRDefault="00E93EDE" w:rsidP="000A15A3">
      <w:pPr>
        <w:tabs>
          <w:tab w:val="left" w:pos="993"/>
          <w:tab w:val="left" w:pos="2268"/>
        </w:tabs>
        <w:ind w:right="-81"/>
        <w:jc w:val="both"/>
        <w:rPr>
          <w:sz w:val="22"/>
          <w:szCs w:val="22"/>
          <w:lang w:val="uk-UA"/>
        </w:rPr>
      </w:pPr>
    </w:p>
    <w:p w:rsidR="00E93EDE" w:rsidRDefault="00E93EDE" w:rsidP="003B0B4B">
      <w:pPr>
        <w:tabs>
          <w:tab w:val="left" w:pos="993"/>
          <w:tab w:val="left" w:pos="2268"/>
        </w:tabs>
        <w:ind w:right="-81"/>
        <w:jc w:val="both"/>
        <w:rPr>
          <w:sz w:val="26"/>
          <w:szCs w:val="26"/>
          <w:lang w:val="uk-UA"/>
        </w:rPr>
      </w:pPr>
      <w:r w:rsidRPr="00861AD3">
        <w:rPr>
          <w:sz w:val="26"/>
          <w:szCs w:val="26"/>
          <w:lang w:val="uk-UA"/>
        </w:rPr>
        <w:t xml:space="preserve">Заяву </w:t>
      </w:r>
      <w:r>
        <w:rPr>
          <w:sz w:val="26"/>
          <w:szCs w:val="26"/>
          <w:lang w:val="uk-UA"/>
        </w:rPr>
        <w:t xml:space="preserve">громадянки ЖУРАВЛЬОВОЇ С.С., на лікування (№ 5-976 від 25.08.2021) </w:t>
      </w:r>
      <w:r w:rsidRPr="004E4F2B">
        <w:rPr>
          <w:sz w:val="26"/>
          <w:szCs w:val="26"/>
          <w:lang w:val="uk-UA"/>
        </w:rPr>
        <w:t>перенесено на чергове засідання постійної комісії за відсутності повного пакету документів.</w:t>
      </w:r>
    </w:p>
    <w:p w:rsidR="00E93EDE" w:rsidRDefault="00E93EDE" w:rsidP="0098773F">
      <w:pPr>
        <w:tabs>
          <w:tab w:val="left" w:pos="993"/>
          <w:tab w:val="left" w:pos="2268"/>
        </w:tabs>
        <w:ind w:right="-81"/>
        <w:jc w:val="both"/>
        <w:rPr>
          <w:sz w:val="26"/>
          <w:szCs w:val="26"/>
          <w:lang w:val="uk-UA"/>
        </w:rPr>
      </w:pPr>
      <w:r w:rsidRPr="00861AD3">
        <w:rPr>
          <w:sz w:val="26"/>
          <w:szCs w:val="26"/>
          <w:lang w:val="uk-UA"/>
        </w:rPr>
        <w:t xml:space="preserve">Заяву </w:t>
      </w:r>
      <w:r>
        <w:rPr>
          <w:sz w:val="26"/>
          <w:szCs w:val="26"/>
          <w:lang w:val="uk-UA"/>
        </w:rPr>
        <w:t xml:space="preserve">громадянки ОБРУЧКОВОЇ Г.М., на лікування (№ 5-973 від 25.08.2021) </w:t>
      </w:r>
      <w:r w:rsidRPr="004E4F2B">
        <w:rPr>
          <w:sz w:val="26"/>
          <w:szCs w:val="26"/>
          <w:lang w:val="uk-UA"/>
        </w:rPr>
        <w:t>перенесено на чергове засідання постійної комісії за відсутності повного пакету документів.</w:t>
      </w:r>
    </w:p>
    <w:p w:rsidR="00E93EDE" w:rsidRDefault="00E93EDE" w:rsidP="007B354E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</w:p>
    <w:p w:rsidR="00E93EDE" w:rsidRPr="00CF6AA4" w:rsidRDefault="00E93EDE" w:rsidP="007B354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2</w:t>
      </w:r>
      <w:r w:rsidRPr="00CF6AA4">
        <w:rPr>
          <w:b/>
          <w:sz w:val="26"/>
          <w:szCs w:val="26"/>
          <w:lang w:val="uk-UA"/>
        </w:rPr>
        <w:t>. Про розгляд листів та звернень.</w:t>
      </w:r>
    </w:p>
    <w:p w:rsidR="00E93EDE" w:rsidRPr="004337BB" w:rsidRDefault="00E93EDE" w:rsidP="007B354E">
      <w:pPr>
        <w:tabs>
          <w:tab w:val="left" w:pos="426"/>
        </w:tabs>
        <w:jc w:val="both"/>
        <w:rPr>
          <w:sz w:val="22"/>
          <w:szCs w:val="22"/>
          <w:lang w:val="uk-UA"/>
        </w:rPr>
      </w:pPr>
    </w:p>
    <w:p w:rsidR="00E93EDE" w:rsidRDefault="00E93EDE" w:rsidP="007B354E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2.1. Подяка ПРИХОДЬКО В.А., від 17.08.2021 (вх. 5-958 від 17.08.2021).</w:t>
      </w:r>
    </w:p>
    <w:p w:rsidR="00E93EDE" w:rsidRPr="004337BB" w:rsidRDefault="00E93EDE" w:rsidP="007B354E">
      <w:pPr>
        <w:tabs>
          <w:tab w:val="left" w:pos="426"/>
        </w:tabs>
        <w:jc w:val="right"/>
        <w:rPr>
          <w:i/>
          <w:sz w:val="22"/>
          <w:szCs w:val="22"/>
          <w:lang w:val="uk-UA"/>
        </w:rPr>
      </w:pPr>
      <w:r w:rsidRPr="004337BB">
        <w:rPr>
          <w:i/>
          <w:sz w:val="22"/>
          <w:szCs w:val="22"/>
          <w:lang w:val="uk-UA"/>
        </w:rPr>
        <w:t>Взято до відома</w:t>
      </w:r>
    </w:p>
    <w:p w:rsidR="00E93EDE" w:rsidRDefault="00E93EDE" w:rsidP="007B354E">
      <w:pPr>
        <w:tabs>
          <w:tab w:val="left" w:pos="426"/>
        </w:tabs>
        <w:jc w:val="right"/>
        <w:rPr>
          <w:sz w:val="22"/>
          <w:szCs w:val="22"/>
          <w:lang w:val="uk-UA"/>
        </w:rPr>
      </w:pPr>
    </w:p>
    <w:p w:rsidR="00E93EDE" w:rsidRDefault="00E93EDE" w:rsidP="007B354E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Pr="007B354E">
        <w:rPr>
          <w:sz w:val="26"/>
          <w:szCs w:val="26"/>
          <w:lang w:val="uk-UA"/>
        </w:rPr>
        <w:t>.2.</w:t>
      </w:r>
      <w:r>
        <w:rPr>
          <w:sz w:val="26"/>
          <w:szCs w:val="26"/>
          <w:lang w:val="uk-UA"/>
        </w:rPr>
        <w:t xml:space="preserve"> Резолюція до документа № 8-8521-18/26 від 09.08.2021.</w:t>
      </w:r>
    </w:p>
    <w:p w:rsidR="00E93EDE" w:rsidRPr="004337BB" w:rsidRDefault="00E93EDE" w:rsidP="00B15B49">
      <w:pPr>
        <w:tabs>
          <w:tab w:val="left" w:pos="426"/>
        </w:tabs>
        <w:jc w:val="right"/>
        <w:rPr>
          <w:i/>
          <w:sz w:val="22"/>
          <w:szCs w:val="22"/>
          <w:lang w:val="uk-UA"/>
        </w:rPr>
      </w:pPr>
      <w:r w:rsidRPr="004337BB">
        <w:rPr>
          <w:i/>
          <w:sz w:val="22"/>
          <w:szCs w:val="22"/>
          <w:lang w:val="uk-UA"/>
        </w:rPr>
        <w:t>Взято до відома</w:t>
      </w:r>
    </w:p>
    <w:p w:rsidR="00E93EDE" w:rsidRDefault="00E93EDE" w:rsidP="00B15B49">
      <w:pPr>
        <w:tabs>
          <w:tab w:val="left" w:pos="426"/>
        </w:tabs>
        <w:jc w:val="right"/>
        <w:rPr>
          <w:sz w:val="22"/>
          <w:szCs w:val="22"/>
          <w:lang w:val="uk-UA"/>
        </w:rPr>
      </w:pPr>
    </w:p>
    <w:p w:rsidR="00E93EDE" w:rsidRDefault="00E93EDE" w:rsidP="007B354E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2.3. Лист першого заступника голови профкому Херсонського морського торгового порту ГАМОВОЇ Л., від 18.08.2021 (вх. 5-961 від 18.08.2021) стосовно розширення набережної проспекту Ушакова в Херсоні за рахунок території, яка знаходиться в оперативному управлінні Державного підприємства «Адміністрація морських портів України».</w:t>
      </w:r>
    </w:p>
    <w:p w:rsidR="00E93EDE" w:rsidRPr="004337BB" w:rsidRDefault="00E93EDE" w:rsidP="00B15B49">
      <w:pPr>
        <w:tabs>
          <w:tab w:val="left" w:pos="426"/>
        </w:tabs>
        <w:jc w:val="right"/>
        <w:rPr>
          <w:i/>
          <w:sz w:val="22"/>
          <w:szCs w:val="22"/>
          <w:lang w:val="uk-UA"/>
        </w:rPr>
      </w:pPr>
      <w:r w:rsidRPr="004337BB">
        <w:rPr>
          <w:i/>
          <w:sz w:val="22"/>
          <w:szCs w:val="22"/>
          <w:lang w:val="uk-UA"/>
        </w:rPr>
        <w:t>Взято до відома</w:t>
      </w:r>
    </w:p>
    <w:p w:rsidR="00E93EDE" w:rsidRPr="004337BB" w:rsidRDefault="00E93EDE" w:rsidP="00CF6AA4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</w:p>
    <w:p w:rsidR="00E93EDE" w:rsidRPr="00CF6AA4" w:rsidRDefault="00E93EDE" w:rsidP="00CF6AA4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 w:rsidRPr="00CF6AA4">
        <w:rPr>
          <w:b/>
          <w:sz w:val="26"/>
          <w:szCs w:val="26"/>
          <w:lang w:val="uk-UA"/>
        </w:rPr>
        <w:t>3. Про виконання попередніх рекомендацій постійної комісії.</w:t>
      </w:r>
    </w:p>
    <w:p w:rsidR="00E93EDE" w:rsidRPr="004337BB" w:rsidRDefault="00E93EDE" w:rsidP="007B354E">
      <w:pPr>
        <w:tabs>
          <w:tab w:val="left" w:pos="426"/>
        </w:tabs>
        <w:jc w:val="both"/>
        <w:rPr>
          <w:sz w:val="22"/>
          <w:szCs w:val="22"/>
          <w:lang w:val="uk-UA"/>
        </w:rPr>
      </w:pPr>
    </w:p>
    <w:p w:rsidR="00E93EDE" w:rsidRDefault="00E93EDE" w:rsidP="007B354E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3.1. Інформація в.о. начальника управління освіти, заступника начальника управління освіти САФРОНЕНКО Т., щодо передбачення видатків на проходження медичними сестрами курсів підвищення кваліфікації за рахунок бюджетних коштів. (до вих. № 6-231 від 13.08.2021).</w:t>
      </w:r>
    </w:p>
    <w:p w:rsidR="00E93EDE" w:rsidRPr="004337BB" w:rsidRDefault="00E93EDE" w:rsidP="00CF6AA4">
      <w:pPr>
        <w:tabs>
          <w:tab w:val="left" w:pos="426"/>
        </w:tabs>
        <w:jc w:val="right"/>
        <w:rPr>
          <w:i/>
          <w:sz w:val="22"/>
          <w:szCs w:val="22"/>
          <w:lang w:val="uk-UA"/>
        </w:rPr>
      </w:pPr>
      <w:r w:rsidRPr="004337BB">
        <w:rPr>
          <w:i/>
          <w:sz w:val="22"/>
          <w:szCs w:val="22"/>
          <w:lang w:val="uk-UA"/>
        </w:rPr>
        <w:t>Взято до відома</w:t>
      </w:r>
    </w:p>
    <w:p w:rsidR="00E93EDE" w:rsidRPr="004337BB" w:rsidRDefault="00E93EDE" w:rsidP="007B354E">
      <w:pPr>
        <w:tabs>
          <w:tab w:val="left" w:pos="426"/>
        </w:tabs>
        <w:jc w:val="both"/>
        <w:rPr>
          <w:sz w:val="22"/>
          <w:szCs w:val="22"/>
          <w:lang w:val="uk-UA"/>
        </w:rPr>
      </w:pPr>
    </w:p>
    <w:p w:rsidR="00E93EDE" w:rsidRDefault="00E93EDE" w:rsidP="0049455C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3.2. Інформація директора департаменту бюджету і фінансів ПІДПЕРИГОРИ Р., щодо передбачення видатків на проходження медичними сестрами курсів підвищення кваліфікації за рахунок бюджетних коштів. (до вих. № 6-231 від 13.08.2021).</w:t>
      </w:r>
    </w:p>
    <w:p w:rsidR="00E93EDE" w:rsidRPr="004337BB" w:rsidRDefault="00E93EDE" w:rsidP="0045685A">
      <w:pPr>
        <w:tabs>
          <w:tab w:val="left" w:pos="426"/>
        </w:tabs>
        <w:jc w:val="right"/>
        <w:rPr>
          <w:i/>
          <w:sz w:val="22"/>
          <w:szCs w:val="22"/>
          <w:lang w:val="uk-UA"/>
        </w:rPr>
      </w:pPr>
      <w:r w:rsidRPr="004337BB">
        <w:rPr>
          <w:i/>
          <w:sz w:val="22"/>
          <w:szCs w:val="22"/>
          <w:lang w:val="uk-UA"/>
        </w:rPr>
        <w:t>Взято до відома</w:t>
      </w:r>
    </w:p>
    <w:p w:rsidR="00E93EDE" w:rsidRPr="004337BB" w:rsidRDefault="00E93EDE" w:rsidP="0045685A">
      <w:pPr>
        <w:tabs>
          <w:tab w:val="left" w:pos="426"/>
        </w:tabs>
        <w:jc w:val="right"/>
        <w:rPr>
          <w:sz w:val="22"/>
          <w:szCs w:val="22"/>
          <w:lang w:val="uk-UA"/>
        </w:rPr>
      </w:pPr>
    </w:p>
    <w:p w:rsidR="00E93EDE" w:rsidRDefault="00E93EDE" w:rsidP="007B354E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3.3. Інформація директора правової політики та якості ЦИГАНКА С., стосовно визначення статусу парку «Ювілейний». (до вих. № 6-236 від 10.08.2021).</w:t>
      </w:r>
    </w:p>
    <w:p w:rsidR="00E93EDE" w:rsidRPr="004337BB" w:rsidRDefault="00E93EDE" w:rsidP="0045685A">
      <w:pPr>
        <w:tabs>
          <w:tab w:val="left" w:pos="426"/>
        </w:tabs>
        <w:jc w:val="right"/>
        <w:rPr>
          <w:i/>
          <w:sz w:val="22"/>
          <w:szCs w:val="22"/>
          <w:lang w:val="uk-UA"/>
        </w:rPr>
      </w:pPr>
      <w:r w:rsidRPr="004337BB">
        <w:rPr>
          <w:i/>
          <w:sz w:val="22"/>
          <w:szCs w:val="22"/>
          <w:lang w:val="uk-UA"/>
        </w:rPr>
        <w:t>Взято до відома</w:t>
      </w:r>
    </w:p>
    <w:p w:rsidR="00E93EDE" w:rsidRPr="004337BB" w:rsidRDefault="00E93EDE" w:rsidP="0045685A">
      <w:pPr>
        <w:tabs>
          <w:tab w:val="left" w:pos="426"/>
        </w:tabs>
        <w:jc w:val="right"/>
        <w:rPr>
          <w:sz w:val="22"/>
          <w:szCs w:val="22"/>
          <w:lang w:val="uk-UA"/>
        </w:rPr>
      </w:pPr>
    </w:p>
    <w:p w:rsidR="00E93EDE" w:rsidRDefault="00E93EDE" w:rsidP="007B354E">
      <w:pPr>
        <w:tabs>
          <w:tab w:val="left" w:pos="426"/>
        </w:tabs>
        <w:jc w:val="both"/>
        <w:rPr>
          <w:sz w:val="26"/>
          <w:szCs w:val="26"/>
          <w:lang w:val="uk-UA"/>
        </w:rPr>
      </w:pPr>
      <w:r w:rsidRPr="0045685A">
        <w:rPr>
          <w:sz w:val="26"/>
          <w:szCs w:val="26"/>
          <w:lang w:val="uk-UA"/>
        </w:rPr>
        <w:t xml:space="preserve">3.4. </w:t>
      </w:r>
      <w:r>
        <w:rPr>
          <w:sz w:val="26"/>
          <w:szCs w:val="26"/>
          <w:lang w:val="uk-UA"/>
        </w:rPr>
        <w:t>Інформація директора правової політики та якості ЦИГАНКА С., щодо можливості виплати матеріальної допомоги по міській комплексній програмі «Соціальний захист». (до вих. № 6-231 від 10.08.2021).</w:t>
      </w:r>
    </w:p>
    <w:p w:rsidR="00E93EDE" w:rsidRPr="004337BB" w:rsidRDefault="00E93EDE" w:rsidP="0045685A">
      <w:pPr>
        <w:tabs>
          <w:tab w:val="left" w:pos="426"/>
        </w:tabs>
        <w:jc w:val="right"/>
        <w:rPr>
          <w:i/>
          <w:sz w:val="22"/>
          <w:szCs w:val="22"/>
          <w:lang w:val="uk-UA"/>
        </w:rPr>
      </w:pPr>
      <w:r w:rsidRPr="004337BB">
        <w:rPr>
          <w:i/>
          <w:sz w:val="22"/>
          <w:szCs w:val="22"/>
          <w:lang w:val="uk-UA"/>
        </w:rPr>
        <w:t>Взято до відома</w:t>
      </w:r>
    </w:p>
    <w:p w:rsidR="00E93EDE" w:rsidRPr="004337BB" w:rsidRDefault="00E93EDE" w:rsidP="007B354E">
      <w:pPr>
        <w:tabs>
          <w:tab w:val="left" w:pos="426"/>
        </w:tabs>
        <w:jc w:val="both"/>
        <w:rPr>
          <w:sz w:val="22"/>
          <w:szCs w:val="22"/>
          <w:lang w:val="uk-UA"/>
        </w:rPr>
      </w:pPr>
    </w:p>
    <w:p w:rsidR="00E93EDE" w:rsidRDefault="00E93EDE" w:rsidP="007B354E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3.5. Інформація начальника управління соціальної політики РІЗГІС О., щодо можливості виплати матеріальної допомоги по міській комплексній програмі «Соціальний захист». (до вих. № 6-231 від 13.08.2021).</w:t>
      </w:r>
    </w:p>
    <w:p w:rsidR="00E93EDE" w:rsidRPr="004337BB" w:rsidRDefault="00E93EDE" w:rsidP="0045685A">
      <w:pPr>
        <w:tabs>
          <w:tab w:val="left" w:pos="426"/>
        </w:tabs>
        <w:jc w:val="right"/>
        <w:rPr>
          <w:i/>
          <w:sz w:val="22"/>
          <w:szCs w:val="22"/>
          <w:lang w:val="uk-UA"/>
        </w:rPr>
      </w:pPr>
      <w:r w:rsidRPr="004337BB">
        <w:rPr>
          <w:i/>
          <w:sz w:val="22"/>
          <w:szCs w:val="22"/>
          <w:lang w:val="uk-UA"/>
        </w:rPr>
        <w:t>Взято до відома</w:t>
      </w:r>
    </w:p>
    <w:p w:rsidR="00E93EDE" w:rsidRPr="004337BB" w:rsidRDefault="00E93EDE" w:rsidP="007B354E">
      <w:pPr>
        <w:tabs>
          <w:tab w:val="left" w:pos="426"/>
        </w:tabs>
        <w:jc w:val="both"/>
        <w:rPr>
          <w:sz w:val="22"/>
          <w:szCs w:val="22"/>
          <w:lang w:val="uk-UA"/>
        </w:rPr>
      </w:pPr>
    </w:p>
    <w:p w:rsidR="00E93EDE" w:rsidRDefault="00E93EDE" w:rsidP="007B354E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3.6. Інформація в.о. директора департаменту міського господарства ЛИСЕНКА В., щодо права на отримання з міського бюджету фінансової підтримки для проведення капітальних робіт спільного майна. (до вих. № 6-236 від 17.08.2021).</w:t>
      </w:r>
    </w:p>
    <w:p w:rsidR="00E93EDE" w:rsidRPr="004337BB" w:rsidRDefault="00E93EDE" w:rsidP="0045685A">
      <w:pPr>
        <w:tabs>
          <w:tab w:val="left" w:pos="426"/>
        </w:tabs>
        <w:jc w:val="right"/>
        <w:rPr>
          <w:i/>
          <w:sz w:val="22"/>
          <w:szCs w:val="22"/>
          <w:lang w:val="uk-UA"/>
        </w:rPr>
      </w:pPr>
      <w:r w:rsidRPr="004337BB">
        <w:rPr>
          <w:i/>
          <w:sz w:val="22"/>
          <w:szCs w:val="22"/>
          <w:lang w:val="uk-UA"/>
        </w:rPr>
        <w:t>Взято до відома</w:t>
      </w:r>
    </w:p>
    <w:p w:rsidR="00E93EDE" w:rsidRDefault="00E93EDE" w:rsidP="007B354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:rsidR="00E93EDE" w:rsidRDefault="00E93EDE" w:rsidP="007B354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</w:p>
    <w:p w:rsidR="00E93EDE" w:rsidRPr="00CF6AA4" w:rsidRDefault="00E93EDE" w:rsidP="007B354E">
      <w:pPr>
        <w:tabs>
          <w:tab w:val="left" w:pos="426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Заступник</w:t>
      </w:r>
    </w:p>
    <w:p w:rsidR="00E93EDE" w:rsidRPr="009822C9" w:rsidRDefault="00E93EDE" w:rsidP="00D3051E">
      <w:pPr>
        <w:rPr>
          <w:b/>
          <w:color w:val="000000"/>
          <w:sz w:val="27"/>
          <w:szCs w:val="27"/>
          <w:lang w:val="uk-UA"/>
        </w:rPr>
      </w:pPr>
      <w:r>
        <w:rPr>
          <w:b/>
          <w:color w:val="000000"/>
          <w:sz w:val="27"/>
          <w:szCs w:val="27"/>
          <w:lang w:val="uk-UA"/>
        </w:rPr>
        <w:t>голови</w:t>
      </w:r>
      <w:r w:rsidRPr="009822C9">
        <w:rPr>
          <w:b/>
          <w:color w:val="000000"/>
          <w:sz w:val="27"/>
          <w:szCs w:val="27"/>
          <w:lang w:val="uk-UA"/>
        </w:rPr>
        <w:t xml:space="preserve"> постійної комісії                                                       </w:t>
      </w:r>
      <w:r>
        <w:rPr>
          <w:b/>
          <w:color w:val="000000"/>
          <w:sz w:val="27"/>
          <w:szCs w:val="27"/>
          <w:lang w:val="uk-UA"/>
        </w:rPr>
        <w:t xml:space="preserve">  </w:t>
      </w:r>
      <w:r w:rsidRPr="009822C9">
        <w:rPr>
          <w:b/>
          <w:color w:val="000000"/>
          <w:sz w:val="27"/>
          <w:szCs w:val="27"/>
          <w:lang w:val="uk-UA"/>
        </w:rPr>
        <w:t xml:space="preserve">      </w:t>
      </w:r>
      <w:r>
        <w:rPr>
          <w:b/>
          <w:color w:val="000000"/>
          <w:sz w:val="27"/>
          <w:szCs w:val="27"/>
          <w:lang w:val="uk-UA"/>
        </w:rPr>
        <w:t>Ігор ОСАУЛЕНКО</w:t>
      </w:r>
    </w:p>
    <w:p w:rsidR="00E93EDE" w:rsidRDefault="00E93EDE" w:rsidP="00D3051E">
      <w:pPr>
        <w:rPr>
          <w:b/>
          <w:color w:val="000000"/>
          <w:sz w:val="22"/>
          <w:szCs w:val="22"/>
          <w:lang w:val="uk-UA"/>
        </w:rPr>
      </w:pPr>
    </w:p>
    <w:p w:rsidR="00E93EDE" w:rsidRPr="00171548" w:rsidRDefault="00E93EDE" w:rsidP="00D3051E">
      <w:pPr>
        <w:rPr>
          <w:b/>
          <w:color w:val="000000"/>
          <w:sz w:val="22"/>
          <w:szCs w:val="22"/>
          <w:lang w:val="uk-UA"/>
        </w:rPr>
      </w:pPr>
    </w:p>
    <w:p w:rsidR="00E93EDE" w:rsidRPr="0055345E" w:rsidRDefault="00E93EDE" w:rsidP="00D3051E">
      <w:pPr>
        <w:rPr>
          <w:b/>
          <w:color w:val="000000"/>
          <w:sz w:val="27"/>
          <w:szCs w:val="27"/>
          <w:lang w:val="uk-UA"/>
        </w:rPr>
      </w:pPr>
      <w:r w:rsidRPr="009822C9">
        <w:rPr>
          <w:b/>
          <w:color w:val="000000"/>
          <w:sz w:val="27"/>
          <w:szCs w:val="27"/>
          <w:lang w:val="uk-UA"/>
        </w:rPr>
        <w:t>Секретар постійної комісії                                                              Андрій</w:t>
      </w:r>
      <w:r w:rsidRPr="0055345E">
        <w:rPr>
          <w:b/>
          <w:color w:val="000000"/>
          <w:sz w:val="27"/>
          <w:szCs w:val="27"/>
          <w:lang w:val="uk-UA"/>
        </w:rPr>
        <w:t xml:space="preserve"> КАЛИТА</w:t>
      </w:r>
    </w:p>
    <w:sectPr w:rsidR="00E93EDE" w:rsidRPr="0055345E" w:rsidSect="00155AF7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EDE" w:rsidRDefault="00E93EDE" w:rsidP="00992F67">
      <w:r>
        <w:separator/>
      </w:r>
    </w:p>
  </w:endnote>
  <w:endnote w:type="continuationSeparator" w:id="0">
    <w:p w:rsidR="00E93EDE" w:rsidRDefault="00E93EDE" w:rsidP="00992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 Narro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EDE" w:rsidRDefault="00E93EDE" w:rsidP="00992F67">
      <w:r>
        <w:separator/>
      </w:r>
    </w:p>
  </w:footnote>
  <w:footnote w:type="continuationSeparator" w:id="0">
    <w:p w:rsidR="00E93EDE" w:rsidRDefault="00E93EDE" w:rsidP="00992F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EDE" w:rsidRPr="007C48D5" w:rsidRDefault="00E93EDE">
    <w:pPr>
      <w:pStyle w:val="Header"/>
      <w:jc w:val="center"/>
      <w:rPr>
        <w:lang w:val="uk-UA"/>
      </w:rPr>
    </w:pPr>
    <w:fldSimple w:instr="PAGE   \* MERGEFORMAT">
      <w:r>
        <w:rPr>
          <w:noProof/>
        </w:rPr>
        <w:t>3</w:t>
      </w:r>
    </w:fldSimple>
  </w:p>
  <w:p w:rsidR="00E93EDE" w:rsidRDefault="00E93E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F407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3"/>
    <w:multiLevelType w:val="singleLevel"/>
    <w:tmpl w:val="622A81AC"/>
    <w:name w:val="WW8Num3"/>
    <w:lvl w:ilvl="0">
      <w:start w:val="1"/>
      <w:numFmt w:val="decimal"/>
      <w:lvlText w:val="%1."/>
      <w:lvlJc w:val="left"/>
      <w:pPr>
        <w:tabs>
          <w:tab w:val="num" w:pos="-180"/>
        </w:tabs>
        <w:ind w:left="544" w:hanging="360"/>
      </w:pPr>
      <w:rPr>
        <w:rFonts w:cs="Times New Roman"/>
        <w:i w:val="0"/>
      </w:rPr>
    </w:lvl>
  </w:abstractNum>
  <w:abstractNum w:abstractNumId="2">
    <w:nsid w:val="06C565FB"/>
    <w:multiLevelType w:val="hybridMultilevel"/>
    <w:tmpl w:val="1B7E2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0D1"/>
    <w:rsid w:val="000001F3"/>
    <w:rsid w:val="0000023E"/>
    <w:rsid w:val="0000077B"/>
    <w:rsid w:val="00001274"/>
    <w:rsid w:val="0000181A"/>
    <w:rsid w:val="00001D5E"/>
    <w:rsid w:val="00001D60"/>
    <w:rsid w:val="00001EEB"/>
    <w:rsid w:val="00002228"/>
    <w:rsid w:val="0000241D"/>
    <w:rsid w:val="00002921"/>
    <w:rsid w:val="00002A6D"/>
    <w:rsid w:val="00002CC5"/>
    <w:rsid w:val="00002CE6"/>
    <w:rsid w:val="00002E8B"/>
    <w:rsid w:val="00002ED7"/>
    <w:rsid w:val="0000306B"/>
    <w:rsid w:val="0000388E"/>
    <w:rsid w:val="000038B0"/>
    <w:rsid w:val="00003AB6"/>
    <w:rsid w:val="00003CBC"/>
    <w:rsid w:val="00003CD8"/>
    <w:rsid w:val="00003DA8"/>
    <w:rsid w:val="00003FCA"/>
    <w:rsid w:val="000045CD"/>
    <w:rsid w:val="00004710"/>
    <w:rsid w:val="000047D2"/>
    <w:rsid w:val="000050EC"/>
    <w:rsid w:val="0000549C"/>
    <w:rsid w:val="00005722"/>
    <w:rsid w:val="000057F5"/>
    <w:rsid w:val="000057FB"/>
    <w:rsid w:val="00005933"/>
    <w:rsid w:val="00005BED"/>
    <w:rsid w:val="00005C8D"/>
    <w:rsid w:val="00005DE9"/>
    <w:rsid w:val="00005F50"/>
    <w:rsid w:val="00006378"/>
    <w:rsid w:val="0000654B"/>
    <w:rsid w:val="0000658E"/>
    <w:rsid w:val="00006818"/>
    <w:rsid w:val="00006D89"/>
    <w:rsid w:val="00006FD4"/>
    <w:rsid w:val="0000707A"/>
    <w:rsid w:val="0000728D"/>
    <w:rsid w:val="0000741D"/>
    <w:rsid w:val="000077B4"/>
    <w:rsid w:val="00007B5F"/>
    <w:rsid w:val="00007C05"/>
    <w:rsid w:val="00007DE1"/>
    <w:rsid w:val="00010063"/>
    <w:rsid w:val="00010442"/>
    <w:rsid w:val="0001048D"/>
    <w:rsid w:val="0001074A"/>
    <w:rsid w:val="00010FCD"/>
    <w:rsid w:val="0001141D"/>
    <w:rsid w:val="000118D5"/>
    <w:rsid w:val="000119B4"/>
    <w:rsid w:val="00011BA2"/>
    <w:rsid w:val="00011E90"/>
    <w:rsid w:val="00012024"/>
    <w:rsid w:val="00012273"/>
    <w:rsid w:val="0001249F"/>
    <w:rsid w:val="0001278D"/>
    <w:rsid w:val="00012E10"/>
    <w:rsid w:val="00012F41"/>
    <w:rsid w:val="00012FA4"/>
    <w:rsid w:val="000130EE"/>
    <w:rsid w:val="00013502"/>
    <w:rsid w:val="00013731"/>
    <w:rsid w:val="000137A8"/>
    <w:rsid w:val="00013A37"/>
    <w:rsid w:val="00013DA1"/>
    <w:rsid w:val="000141F3"/>
    <w:rsid w:val="000142BC"/>
    <w:rsid w:val="0001442A"/>
    <w:rsid w:val="000144BB"/>
    <w:rsid w:val="000146F3"/>
    <w:rsid w:val="00014A88"/>
    <w:rsid w:val="00014DB8"/>
    <w:rsid w:val="00014E68"/>
    <w:rsid w:val="0001543C"/>
    <w:rsid w:val="00015715"/>
    <w:rsid w:val="0001591E"/>
    <w:rsid w:val="00015AE1"/>
    <w:rsid w:val="00016A08"/>
    <w:rsid w:val="00016B76"/>
    <w:rsid w:val="00017031"/>
    <w:rsid w:val="000170FA"/>
    <w:rsid w:val="00017326"/>
    <w:rsid w:val="00017D72"/>
    <w:rsid w:val="00017F65"/>
    <w:rsid w:val="000202E4"/>
    <w:rsid w:val="00020613"/>
    <w:rsid w:val="00020817"/>
    <w:rsid w:val="00020972"/>
    <w:rsid w:val="00020AB3"/>
    <w:rsid w:val="00020B57"/>
    <w:rsid w:val="00020CD6"/>
    <w:rsid w:val="00020EE4"/>
    <w:rsid w:val="00020EF4"/>
    <w:rsid w:val="00020F7A"/>
    <w:rsid w:val="0002110D"/>
    <w:rsid w:val="000213C3"/>
    <w:rsid w:val="00021473"/>
    <w:rsid w:val="00021507"/>
    <w:rsid w:val="00021841"/>
    <w:rsid w:val="00021BA8"/>
    <w:rsid w:val="00021C08"/>
    <w:rsid w:val="00021D49"/>
    <w:rsid w:val="00021FFC"/>
    <w:rsid w:val="00022153"/>
    <w:rsid w:val="00022297"/>
    <w:rsid w:val="0002252E"/>
    <w:rsid w:val="000225EC"/>
    <w:rsid w:val="0002278D"/>
    <w:rsid w:val="00022BD8"/>
    <w:rsid w:val="00022F19"/>
    <w:rsid w:val="00022F5F"/>
    <w:rsid w:val="00022FE1"/>
    <w:rsid w:val="0002349A"/>
    <w:rsid w:val="000234F0"/>
    <w:rsid w:val="00023636"/>
    <w:rsid w:val="000237D0"/>
    <w:rsid w:val="000238F4"/>
    <w:rsid w:val="00023C96"/>
    <w:rsid w:val="00023CE4"/>
    <w:rsid w:val="00023EB6"/>
    <w:rsid w:val="000240B4"/>
    <w:rsid w:val="000241DF"/>
    <w:rsid w:val="000244D0"/>
    <w:rsid w:val="0002462B"/>
    <w:rsid w:val="0002464C"/>
    <w:rsid w:val="00025194"/>
    <w:rsid w:val="0002539D"/>
    <w:rsid w:val="000257D0"/>
    <w:rsid w:val="00025A57"/>
    <w:rsid w:val="00025C4E"/>
    <w:rsid w:val="00025C87"/>
    <w:rsid w:val="00025D35"/>
    <w:rsid w:val="00025FD7"/>
    <w:rsid w:val="00026473"/>
    <w:rsid w:val="000265A3"/>
    <w:rsid w:val="000265C6"/>
    <w:rsid w:val="000267C7"/>
    <w:rsid w:val="00026979"/>
    <w:rsid w:val="000269BE"/>
    <w:rsid w:val="000269FD"/>
    <w:rsid w:val="00026BB9"/>
    <w:rsid w:val="00026C18"/>
    <w:rsid w:val="00026D83"/>
    <w:rsid w:val="00026E5A"/>
    <w:rsid w:val="00026ECA"/>
    <w:rsid w:val="00026F24"/>
    <w:rsid w:val="00026F46"/>
    <w:rsid w:val="0002716B"/>
    <w:rsid w:val="000271F5"/>
    <w:rsid w:val="00027813"/>
    <w:rsid w:val="00027B22"/>
    <w:rsid w:val="00027E1F"/>
    <w:rsid w:val="00027EF0"/>
    <w:rsid w:val="00030241"/>
    <w:rsid w:val="0003108F"/>
    <w:rsid w:val="00031162"/>
    <w:rsid w:val="0003117A"/>
    <w:rsid w:val="000311E4"/>
    <w:rsid w:val="000317D2"/>
    <w:rsid w:val="00031838"/>
    <w:rsid w:val="00031A63"/>
    <w:rsid w:val="00031F7C"/>
    <w:rsid w:val="00031FB6"/>
    <w:rsid w:val="000324C8"/>
    <w:rsid w:val="0003267D"/>
    <w:rsid w:val="0003285A"/>
    <w:rsid w:val="00032AAE"/>
    <w:rsid w:val="00032AD9"/>
    <w:rsid w:val="00032EDC"/>
    <w:rsid w:val="00032EFC"/>
    <w:rsid w:val="00032F5F"/>
    <w:rsid w:val="00033953"/>
    <w:rsid w:val="00033B84"/>
    <w:rsid w:val="00033BB6"/>
    <w:rsid w:val="00033C3A"/>
    <w:rsid w:val="00033FFE"/>
    <w:rsid w:val="00034006"/>
    <w:rsid w:val="00034313"/>
    <w:rsid w:val="00034395"/>
    <w:rsid w:val="00034441"/>
    <w:rsid w:val="0003448E"/>
    <w:rsid w:val="000345CC"/>
    <w:rsid w:val="0003508A"/>
    <w:rsid w:val="00035492"/>
    <w:rsid w:val="00035516"/>
    <w:rsid w:val="000357FC"/>
    <w:rsid w:val="00035CA0"/>
    <w:rsid w:val="00036A59"/>
    <w:rsid w:val="00037093"/>
    <w:rsid w:val="000374A2"/>
    <w:rsid w:val="00037658"/>
    <w:rsid w:val="0003782E"/>
    <w:rsid w:val="0003789C"/>
    <w:rsid w:val="000379EF"/>
    <w:rsid w:val="00037F7E"/>
    <w:rsid w:val="00040032"/>
    <w:rsid w:val="00040043"/>
    <w:rsid w:val="000400EB"/>
    <w:rsid w:val="0004036C"/>
    <w:rsid w:val="000405E6"/>
    <w:rsid w:val="00040946"/>
    <w:rsid w:val="00040C8E"/>
    <w:rsid w:val="00042207"/>
    <w:rsid w:val="000423CB"/>
    <w:rsid w:val="00042878"/>
    <w:rsid w:val="00042A40"/>
    <w:rsid w:val="00042C17"/>
    <w:rsid w:val="00042F76"/>
    <w:rsid w:val="000430F4"/>
    <w:rsid w:val="00043319"/>
    <w:rsid w:val="0004387E"/>
    <w:rsid w:val="000438A0"/>
    <w:rsid w:val="00044002"/>
    <w:rsid w:val="00044008"/>
    <w:rsid w:val="000448CB"/>
    <w:rsid w:val="00044A67"/>
    <w:rsid w:val="00044ADC"/>
    <w:rsid w:val="00044CD1"/>
    <w:rsid w:val="00044DCE"/>
    <w:rsid w:val="0004507A"/>
    <w:rsid w:val="000455B3"/>
    <w:rsid w:val="0004570D"/>
    <w:rsid w:val="000457D7"/>
    <w:rsid w:val="00045AB5"/>
    <w:rsid w:val="00045B7E"/>
    <w:rsid w:val="00045C24"/>
    <w:rsid w:val="00045D2E"/>
    <w:rsid w:val="00045E47"/>
    <w:rsid w:val="000463EA"/>
    <w:rsid w:val="00046B26"/>
    <w:rsid w:val="000470B8"/>
    <w:rsid w:val="0004716A"/>
    <w:rsid w:val="00047D47"/>
    <w:rsid w:val="0005043A"/>
    <w:rsid w:val="0005089B"/>
    <w:rsid w:val="00050B31"/>
    <w:rsid w:val="00050ECC"/>
    <w:rsid w:val="0005105E"/>
    <w:rsid w:val="000510B0"/>
    <w:rsid w:val="000513B4"/>
    <w:rsid w:val="00051489"/>
    <w:rsid w:val="000519ED"/>
    <w:rsid w:val="00051C82"/>
    <w:rsid w:val="00051E6F"/>
    <w:rsid w:val="0005202E"/>
    <w:rsid w:val="000520F3"/>
    <w:rsid w:val="00052984"/>
    <w:rsid w:val="00052B12"/>
    <w:rsid w:val="00052B1B"/>
    <w:rsid w:val="00052E1A"/>
    <w:rsid w:val="000532BA"/>
    <w:rsid w:val="000532FC"/>
    <w:rsid w:val="0005346A"/>
    <w:rsid w:val="000534C4"/>
    <w:rsid w:val="000534E4"/>
    <w:rsid w:val="00053860"/>
    <w:rsid w:val="00053D36"/>
    <w:rsid w:val="00053D68"/>
    <w:rsid w:val="00053F11"/>
    <w:rsid w:val="00054063"/>
    <w:rsid w:val="0005419C"/>
    <w:rsid w:val="000543AE"/>
    <w:rsid w:val="00054670"/>
    <w:rsid w:val="0005473E"/>
    <w:rsid w:val="00054786"/>
    <w:rsid w:val="00054995"/>
    <w:rsid w:val="00054E43"/>
    <w:rsid w:val="0005514C"/>
    <w:rsid w:val="00055158"/>
    <w:rsid w:val="00055379"/>
    <w:rsid w:val="000557A2"/>
    <w:rsid w:val="00055921"/>
    <w:rsid w:val="00055A0B"/>
    <w:rsid w:val="00055ABC"/>
    <w:rsid w:val="00055DFC"/>
    <w:rsid w:val="00055F25"/>
    <w:rsid w:val="00056169"/>
    <w:rsid w:val="0005682B"/>
    <w:rsid w:val="00056BD9"/>
    <w:rsid w:val="00056F18"/>
    <w:rsid w:val="0005709E"/>
    <w:rsid w:val="00057513"/>
    <w:rsid w:val="00057642"/>
    <w:rsid w:val="0005786D"/>
    <w:rsid w:val="00060014"/>
    <w:rsid w:val="000602E6"/>
    <w:rsid w:val="00060340"/>
    <w:rsid w:val="00060704"/>
    <w:rsid w:val="00060808"/>
    <w:rsid w:val="00060840"/>
    <w:rsid w:val="00060D37"/>
    <w:rsid w:val="00060E6C"/>
    <w:rsid w:val="00061179"/>
    <w:rsid w:val="000617CE"/>
    <w:rsid w:val="00061982"/>
    <w:rsid w:val="00061A6F"/>
    <w:rsid w:val="0006226D"/>
    <w:rsid w:val="00062354"/>
    <w:rsid w:val="000626B3"/>
    <w:rsid w:val="00062B77"/>
    <w:rsid w:val="000632B7"/>
    <w:rsid w:val="0006338C"/>
    <w:rsid w:val="00063446"/>
    <w:rsid w:val="0006347E"/>
    <w:rsid w:val="0006356A"/>
    <w:rsid w:val="00063A43"/>
    <w:rsid w:val="00063CDC"/>
    <w:rsid w:val="00063E07"/>
    <w:rsid w:val="00064020"/>
    <w:rsid w:val="0006411C"/>
    <w:rsid w:val="000649AC"/>
    <w:rsid w:val="00064B4C"/>
    <w:rsid w:val="00064B53"/>
    <w:rsid w:val="00064CBD"/>
    <w:rsid w:val="00064D97"/>
    <w:rsid w:val="00064DE5"/>
    <w:rsid w:val="00065925"/>
    <w:rsid w:val="00065ACD"/>
    <w:rsid w:val="00065BCA"/>
    <w:rsid w:val="00065CED"/>
    <w:rsid w:val="00065FD6"/>
    <w:rsid w:val="000660A5"/>
    <w:rsid w:val="00066205"/>
    <w:rsid w:val="0006661A"/>
    <w:rsid w:val="00066A51"/>
    <w:rsid w:val="00066B0C"/>
    <w:rsid w:val="00066F27"/>
    <w:rsid w:val="00067525"/>
    <w:rsid w:val="00070125"/>
    <w:rsid w:val="000702B8"/>
    <w:rsid w:val="00070334"/>
    <w:rsid w:val="000710A0"/>
    <w:rsid w:val="000712D6"/>
    <w:rsid w:val="0007137E"/>
    <w:rsid w:val="000715F3"/>
    <w:rsid w:val="00071B30"/>
    <w:rsid w:val="00071B74"/>
    <w:rsid w:val="00071DCF"/>
    <w:rsid w:val="000720B5"/>
    <w:rsid w:val="00072336"/>
    <w:rsid w:val="00072658"/>
    <w:rsid w:val="0007287C"/>
    <w:rsid w:val="000730CB"/>
    <w:rsid w:val="000730FE"/>
    <w:rsid w:val="000731D2"/>
    <w:rsid w:val="00073626"/>
    <w:rsid w:val="00073662"/>
    <w:rsid w:val="0007374D"/>
    <w:rsid w:val="0007392A"/>
    <w:rsid w:val="00073B6F"/>
    <w:rsid w:val="00073C0C"/>
    <w:rsid w:val="00074243"/>
    <w:rsid w:val="0007428C"/>
    <w:rsid w:val="000742D8"/>
    <w:rsid w:val="000742F0"/>
    <w:rsid w:val="000743A6"/>
    <w:rsid w:val="0007461C"/>
    <w:rsid w:val="000748B4"/>
    <w:rsid w:val="0007496B"/>
    <w:rsid w:val="000749EE"/>
    <w:rsid w:val="00074FC1"/>
    <w:rsid w:val="00075145"/>
    <w:rsid w:val="000753E3"/>
    <w:rsid w:val="00075427"/>
    <w:rsid w:val="000755E9"/>
    <w:rsid w:val="00075B9C"/>
    <w:rsid w:val="00075DFA"/>
    <w:rsid w:val="00075FAC"/>
    <w:rsid w:val="00076278"/>
    <w:rsid w:val="000763BC"/>
    <w:rsid w:val="000763FC"/>
    <w:rsid w:val="0007659C"/>
    <w:rsid w:val="00076613"/>
    <w:rsid w:val="000767B7"/>
    <w:rsid w:val="000768F5"/>
    <w:rsid w:val="00076D21"/>
    <w:rsid w:val="00076D53"/>
    <w:rsid w:val="00076D77"/>
    <w:rsid w:val="000770A9"/>
    <w:rsid w:val="0007717E"/>
    <w:rsid w:val="00077456"/>
    <w:rsid w:val="00077E78"/>
    <w:rsid w:val="000802B4"/>
    <w:rsid w:val="000806B7"/>
    <w:rsid w:val="00080FCF"/>
    <w:rsid w:val="00080FFC"/>
    <w:rsid w:val="0008112B"/>
    <w:rsid w:val="00081321"/>
    <w:rsid w:val="000814FA"/>
    <w:rsid w:val="000815ED"/>
    <w:rsid w:val="00081906"/>
    <w:rsid w:val="00081B83"/>
    <w:rsid w:val="00081BDD"/>
    <w:rsid w:val="00081D3B"/>
    <w:rsid w:val="000822A2"/>
    <w:rsid w:val="000828AC"/>
    <w:rsid w:val="00083003"/>
    <w:rsid w:val="000834DD"/>
    <w:rsid w:val="000835F6"/>
    <w:rsid w:val="00083693"/>
    <w:rsid w:val="0008372D"/>
    <w:rsid w:val="00083DE7"/>
    <w:rsid w:val="00083E89"/>
    <w:rsid w:val="000842F9"/>
    <w:rsid w:val="00084A35"/>
    <w:rsid w:val="00084AB8"/>
    <w:rsid w:val="00084C71"/>
    <w:rsid w:val="00084D60"/>
    <w:rsid w:val="00084F37"/>
    <w:rsid w:val="00085030"/>
    <w:rsid w:val="000857FC"/>
    <w:rsid w:val="00085909"/>
    <w:rsid w:val="00085946"/>
    <w:rsid w:val="00085DAA"/>
    <w:rsid w:val="00085E03"/>
    <w:rsid w:val="00085E6A"/>
    <w:rsid w:val="00085F7E"/>
    <w:rsid w:val="00085FBD"/>
    <w:rsid w:val="00086340"/>
    <w:rsid w:val="000865F2"/>
    <w:rsid w:val="00086881"/>
    <w:rsid w:val="00086E41"/>
    <w:rsid w:val="00086EEB"/>
    <w:rsid w:val="00087205"/>
    <w:rsid w:val="00087367"/>
    <w:rsid w:val="000873B8"/>
    <w:rsid w:val="000876C1"/>
    <w:rsid w:val="000877F2"/>
    <w:rsid w:val="00087950"/>
    <w:rsid w:val="00087B3E"/>
    <w:rsid w:val="00087C9A"/>
    <w:rsid w:val="00087E0B"/>
    <w:rsid w:val="00087E4E"/>
    <w:rsid w:val="000902F1"/>
    <w:rsid w:val="000903EC"/>
    <w:rsid w:val="00090400"/>
    <w:rsid w:val="0009099C"/>
    <w:rsid w:val="00091543"/>
    <w:rsid w:val="00091643"/>
    <w:rsid w:val="00091922"/>
    <w:rsid w:val="000919E2"/>
    <w:rsid w:val="000919F7"/>
    <w:rsid w:val="00091AE0"/>
    <w:rsid w:val="00091DE2"/>
    <w:rsid w:val="00091DFB"/>
    <w:rsid w:val="00091E9E"/>
    <w:rsid w:val="00092273"/>
    <w:rsid w:val="00092285"/>
    <w:rsid w:val="000923F9"/>
    <w:rsid w:val="00092466"/>
    <w:rsid w:val="0009280A"/>
    <w:rsid w:val="00092D2F"/>
    <w:rsid w:val="0009353C"/>
    <w:rsid w:val="0009358D"/>
    <w:rsid w:val="000939CA"/>
    <w:rsid w:val="00093AA8"/>
    <w:rsid w:val="00093E92"/>
    <w:rsid w:val="00093FC5"/>
    <w:rsid w:val="00094058"/>
    <w:rsid w:val="000941CF"/>
    <w:rsid w:val="000942E1"/>
    <w:rsid w:val="00094366"/>
    <w:rsid w:val="00094384"/>
    <w:rsid w:val="000947DD"/>
    <w:rsid w:val="000948E7"/>
    <w:rsid w:val="00094C7D"/>
    <w:rsid w:val="00094D8F"/>
    <w:rsid w:val="0009511E"/>
    <w:rsid w:val="000952BD"/>
    <w:rsid w:val="00095751"/>
    <w:rsid w:val="000957F3"/>
    <w:rsid w:val="0009581C"/>
    <w:rsid w:val="000958A1"/>
    <w:rsid w:val="00095A0F"/>
    <w:rsid w:val="00095B76"/>
    <w:rsid w:val="00095C3A"/>
    <w:rsid w:val="000961E6"/>
    <w:rsid w:val="000962D2"/>
    <w:rsid w:val="0009644E"/>
    <w:rsid w:val="00096733"/>
    <w:rsid w:val="00096778"/>
    <w:rsid w:val="00096A57"/>
    <w:rsid w:val="00096AA8"/>
    <w:rsid w:val="00096CBF"/>
    <w:rsid w:val="00096D4D"/>
    <w:rsid w:val="00096E5B"/>
    <w:rsid w:val="00097034"/>
    <w:rsid w:val="0009711B"/>
    <w:rsid w:val="000974C7"/>
    <w:rsid w:val="0009781A"/>
    <w:rsid w:val="00097DE2"/>
    <w:rsid w:val="00097FB3"/>
    <w:rsid w:val="000A0010"/>
    <w:rsid w:val="000A0163"/>
    <w:rsid w:val="000A017F"/>
    <w:rsid w:val="000A02A3"/>
    <w:rsid w:val="000A0871"/>
    <w:rsid w:val="000A088F"/>
    <w:rsid w:val="000A0D8D"/>
    <w:rsid w:val="000A0D99"/>
    <w:rsid w:val="000A0FB4"/>
    <w:rsid w:val="000A106C"/>
    <w:rsid w:val="000A1143"/>
    <w:rsid w:val="000A11DF"/>
    <w:rsid w:val="000A12AB"/>
    <w:rsid w:val="000A1417"/>
    <w:rsid w:val="000A15A3"/>
    <w:rsid w:val="000A18C5"/>
    <w:rsid w:val="000A1B18"/>
    <w:rsid w:val="000A1BDE"/>
    <w:rsid w:val="000A1D02"/>
    <w:rsid w:val="000A1D77"/>
    <w:rsid w:val="000A29B5"/>
    <w:rsid w:val="000A2DF1"/>
    <w:rsid w:val="000A2DFB"/>
    <w:rsid w:val="000A2E39"/>
    <w:rsid w:val="000A2E72"/>
    <w:rsid w:val="000A3152"/>
    <w:rsid w:val="000A3491"/>
    <w:rsid w:val="000A3587"/>
    <w:rsid w:val="000A35AC"/>
    <w:rsid w:val="000A364D"/>
    <w:rsid w:val="000A3674"/>
    <w:rsid w:val="000A3679"/>
    <w:rsid w:val="000A3C9F"/>
    <w:rsid w:val="000A3D15"/>
    <w:rsid w:val="000A3EFB"/>
    <w:rsid w:val="000A3F05"/>
    <w:rsid w:val="000A3F6C"/>
    <w:rsid w:val="000A4071"/>
    <w:rsid w:val="000A40BB"/>
    <w:rsid w:val="000A4114"/>
    <w:rsid w:val="000A4594"/>
    <w:rsid w:val="000A46D3"/>
    <w:rsid w:val="000A485B"/>
    <w:rsid w:val="000A4D16"/>
    <w:rsid w:val="000A4FFD"/>
    <w:rsid w:val="000A50B3"/>
    <w:rsid w:val="000A52CC"/>
    <w:rsid w:val="000A5491"/>
    <w:rsid w:val="000A54FB"/>
    <w:rsid w:val="000A5734"/>
    <w:rsid w:val="000A5A33"/>
    <w:rsid w:val="000A5ECB"/>
    <w:rsid w:val="000A6469"/>
    <w:rsid w:val="000A64C7"/>
    <w:rsid w:val="000A65BC"/>
    <w:rsid w:val="000A65F1"/>
    <w:rsid w:val="000A6BF4"/>
    <w:rsid w:val="000A71CD"/>
    <w:rsid w:val="000A73FA"/>
    <w:rsid w:val="000A752E"/>
    <w:rsid w:val="000A75D1"/>
    <w:rsid w:val="000A777F"/>
    <w:rsid w:val="000B02D8"/>
    <w:rsid w:val="000B061D"/>
    <w:rsid w:val="000B076C"/>
    <w:rsid w:val="000B08E0"/>
    <w:rsid w:val="000B09D7"/>
    <w:rsid w:val="000B0B41"/>
    <w:rsid w:val="000B0C93"/>
    <w:rsid w:val="000B0D24"/>
    <w:rsid w:val="000B1119"/>
    <w:rsid w:val="000B14DC"/>
    <w:rsid w:val="000B16AA"/>
    <w:rsid w:val="000B16DF"/>
    <w:rsid w:val="000B170A"/>
    <w:rsid w:val="000B1D72"/>
    <w:rsid w:val="000B22C5"/>
    <w:rsid w:val="000B2479"/>
    <w:rsid w:val="000B2BED"/>
    <w:rsid w:val="000B2D17"/>
    <w:rsid w:val="000B2D35"/>
    <w:rsid w:val="000B3421"/>
    <w:rsid w:val="000B3456"/>
    <w:rsid w:val="000B3504"/>
    <w:rsid w:val="000B3DC1"/>
    <w:rsid w:val="000B40B8"/>
    <w:rsid w:val="000B45EC"/>
    <w:rsid w:val="000B4868"/>
    <w:rsid w:val="000B4ADA"/>
    <w:rsid w:val="000B4EA7"/>
    <w:rsid w:val="000B5251"/>
    <w:rsid w:val="000B535A"/>
    <w:rsid w:val="000B5502"/>
    <w:rsid w:val="000B589B"/>
    <w:rsid w:val="000B58F8"/>
    <w:rsid w:val="000B5AD9"/>
    <w:rsid w:val="000B5BB8"/>
    <w:rsid w:val="000B5D7A"/>
    <w:rsid w:val="000B61D1"/>
    <w:rsid w:val="000B6458"/>
    <w:rsid w:val="000B6591"/>
    <w:rsid w:val="000B676A"/>
    <w:rsid w:val="000B67BF"/>
    <w:rsid w:val="000B6801"/>
    <w:rsid w:val="000B69F5"/>
    <w:rsid w:val="000B6A89"/>
    <w:rsid w:val="000B6B7E"/>
    <w:rsid w:val="000B6BAC"/>
    <w:rsid w:val="000B6D89"/>
    <w:rsid w:val="000B6DAD"/>
    <w:rsid w:val="000B70A4"/>
    <w:rsid w:val="000B763E"/>
    <w:rsid w:val="000B7977"/>
    <w:rsid w:val="000B79EC"/>
    <w:rsid w:val="000C011A"/>
    <w:rsid w:val="000C1168"/>
    <w:rsid w:val="000C12C0"/>
    <w:rsid w:val="000C1592"/>
    <w:rsid w:val="000C16F7"/>
    <w:rsid w:val="000C1C81"/>
    <w:rsid w:val="000C1DB0"/>
    <w:rsid w:val="000C1FC0"/>
    <w:rsid w:val="000C201E"/>
    <w:rsid w:val="000C20A2"/>
    <w:rsid w:val="000C2252"/>
    <w:rsid w:val="000C29DB"/>
    <w:rsid w:val="000C2C9E"/>
    <w:rsid w:val="000C3089"/>
    <w:rsid w:val="000C3146"/>
    <w:rsid w:val="000C33DD"/>
    <w:rsid w:val="000C378F"/>
    <w:rsid w:val="000C3871"/>
    <w:rsid w:val="000C3881"/>
    <w:rsid w:val="000C3B2C"/>
    <w:rsid w:val="000C3D07"/>
    <w:rsid w:val="000C3D30"/>
    <w:rsid w:val="000C3EFC"/>
    <w:rsid w:val="000C4091"/>
    <w:rsid w:val="000C40C9"/>
    <w:rsid w:val="000C4114"/>
    <w:rsid w:val="000C444F"/>
    <w:rsid w:val="000C465F"/>
    <w:rsid w:val="000C4DEC"/>
    <w:rsid w:val="000C50C4"/>
    <w:rsid w:val="000C55A6"/>
    <w:rsid w:val="000C55B2"/>
    <w:rsid w:val="000C55FA"/>
    <w:rsid w:val="000C585B"/>
    <w:rsid w:val="000C5920"/>
    <w:rsid w:val="000C5966"/>
    <w:rsid w:val="000C5AAB"/>
    <w:rsid w:val="000C6019"/>
    <w:rsid w:val="000C612B"/>
    <w:rsid w:val="000C641D"/>
    <w:rsid w:val="000C646F"/>
    <w:rsid w:val="000C6586"/>
    <w:rsid w:val="000C6962"/>
    <w:rsid w:val="000C69F9"/>
    <w:rsid w:val="000C6C2E"/>
    <w:rsid w:val="000C6E48"/>
    <w:rsid w:val="000C74A6"/>
    <w:rsid w:val="000C74B8"/>
    <w:rsid w:val="000C7578"/>
    <w:rsid w:val="000C7F17"/>
    <w:rsid w:val="000C7F33"/>
    <w:rsid w:val="000D0083"/>
    <w:rsid w:val="000D0132"/>
    <w:rsid w:val="000D03BB"/>
    <w:rsid w:val="000D0880"/>
    <w:rsid w:val="000D0B07"/>
    <w:rsid w:val="000D0C8D"/>
    <w:rsid w:val="000D103F"/>
    <w:rsid w:val="000D12F5"/>
    <w:rsid w:val="000D150B"/>
    <w:rsid w:val="000D1935"/>
    <w:rsid w:val="000D19BF"/>
    <w:rsid w:val="000D1E31"/>
    <w:rsid w:val="000D1F6D"/>
    <w:rsid w:val="000D2842"/>
    <w:rsid w:val="000D293C"/>
    <w:rsid w:val="000D2A4E"/>
    <w:rsid w:val="000D2D2A"/>
    <w:rsid w:val="000D2DA1"/>
    <w:rsid w:val="000D2F3B"/>
    <w:rsid w:val="000D344C"/>
    <w:rsid w:val="000D396F"/>
    <w:rsid w:val="000D3D45"/>
    <w:rsid w:val="000D3D76"/>
    <w:rsid w:val="000D3EAE"/>
    <w:rsid w:val="000D4028"/>
    <w:rsid w:val="000D40B7"/>
    <w:rsid w:val="000D4185"/>
    <w:rsid w:val="000D4361"/>
    <w:rsid w:val="000D4451"/>
    <w:rsid w:val="000D4EEE"/>
    <w:rsid w:val="000D4F02"/>
    <w:rsid w:val="000D51B8"/>
    <w:rsid w:val="000D5417"/>
    <w:rsid w:val="000D595B"/>
    <w:rsid w:val="000D5985"/>
    <w:rsid w:val="000D5A32"/>
    <w:rsid w:val="000D5FB1"/>
    <w:rsid w:val="000D64D4"/>
    <w:rsid w:val="000D6508"/>
    <w:rsid w:val="000D65B1"/>
    <w:rsid w:val="000D664D"/>
    <w:rsid w:val="000D6965"/>
    <w:rsid w:val="000D6A40"/>
    <w:rsid w:val="000D6A93"/>
    <w:rsid w:val="000D6CD9"/>
    <w:rsid w:val="000D6F31"/>
    <w:rsid w:val="000D71E8"/>
    <w:rsid w:val="000D7203"/>
    <w:rsid w:val="000D73A2"/>
    <w:rsid w:val="000D7BE4"/>
    <w:rsid w:val="000D7DD0"/>
    <w:rsid w:val="000D7F25"/>
    <w:rsid w:val="000E004C"/>
    <w:rsid w:val="000E03CF"/>
    <w:rsid w:val="000E0855"/>
    <w:rsid w:val="000E0D0D"/>
    <w:rsid w:val="000E0F8C"/>
    <w:rsid w:val="000E1568"/>
    <w:rsid w:val="000E179E"/>
    <w:rsid w:val="000E1842"/>
    <w:rsid w:val="000E1EF6"/>
    <w:rsid w:val="000E220A"/>
    <w:rsid w:val="000E2701"/>
    <w:rsid w:val="000E2721"/>
    <w:rsid w:val="000E27BF"/>
    <w:rsid w:val="000E29E8"/>
    <w:rsid w:val="000E2A69"/>
    <w:rsid w:val="000E2C32"/>
    <w:rsid w:val="000E2D08"/>
    <w:rsid w:val="000E2D11"/>
    <w:rsid w:val="000E2EDA"/>
    <w:rsid w:val="000E2F6F"/>
    <w:rsid w:val="000E3B3E"/>
    <w:rsid w:val="000E3BDC"/>
    <w:rsid w:val="000E3E19"/>
    <w:rsid w:val="000E3F87"/>
    <w:rsid w:val="000E4588"/>
    <w:rsid w:val="000E4D17"/>
    <w:rsid w:val="000E4D39"/>
    <w:rsid w:val="000E4F4A"/>
    <w:rsid w:val="000E5100"/>
    <w:rsid w:val="000E511B"/>
    <w:rsid w:val="000E52FD"/>
    <w:rsid w:val="000E54D9"/>
    <w:rsid w:val="000E5857"/>
    <w:rsid w:val="000E5A3A"/>
    <w:rsid w:val="000E5C94"/>
    <w:rsid w:val="000E6132"/>
    <w:rsid w:val="000E62A5"/>
    <w:rsid w:val="000E6317"/>
    <w:rsid w:val="000E637D"/>
    <w:rsid w:val="000E68E8"/>
    <w:rsid w:val="000E697F"/>
    <w:rsid w:val="000E6AB3"/>
    <w:rsid w:val="000E6E12"/>
    <w:rsid w:val="000E72DE"/>
    <w:rsid w:val="000E7331"/>
    <w:rsid w:val="000E746F"/>
    <w:rsid w:val="000E786E"/>
    <w:rsid w:val="000E79E6"/>
    <w:rsid w:val="000E7CB3"/>
    <w:rsid w:val="000E7D25"/>
    <w:rsid w:val="000E7DF0"/>
    <w:rsid w:val="000F0134"/>
    <w:rsid w:val="000F04AF"/>
    <w:rsid w:val="000F0624"/>
    <w:rsid w:val="000F06B3"/>
    <w:rsid w:val="000F0B75"/>
    <w:rsid w:val="000F0E7E"/>
    <w:rsid w:val="000F14AF"/>
    <w:rsid w:val="000F19EA"/>
    <w:rsid w:val="000F1A99"/>
    <w:rsid w:val="000F2492"/>
    <w:rsid w:val="000F28E4"/>
    <w:rsid w:val="000F293D"/>
    <w:rsid w:val="000F295B"/>
    <w:rsid w:val="000F2CB4"/>
    <w:rsid w:val="000F2D14"/>
    <w:rsid w:val="000F2E65"/>
    <w:rsid w:val="000F31D2"/>
    <w:rsid w:val="000F33CE"/>
    <w:rsid w:val="000F33EC"/>
    <w:rsid w:val="000F3502"/>
    <w:rsid w:val="000F39C0"/>
    <w:rsid w:val="000F4058"/>
    <w:rsid w:val="000F4439"/>
    <w:rsid w:val="000F4C69"/>
    <w:rsid w:val="000F4D7B"/>
    <w:rsid w:val="000F508A"/>
    <w:rsid w:val="000F5E6C"/>
    <w:rsid w:val="000F5FEA"/>
    <w:rsid w:val="000F63E5"/>
    <w:rsid w:val="000F6657"/>
    <w:rsid w:val="000F6699"/>
    <w:rsid w:val="000F6797"/>
    <w:rsid w:val="000F6A17"/>
    <w:rsid w:val="000F6C15"/>
    <w:rsid w:val="000F6DEE"/>
    <w:rsid w:val="000F6F09"/>
    <w:rsid w:val="000F70BF"/>
    <w:rsid w:val="000F719B"/>
    <w:rsid w:val="000F737F"/>
    <w:rsid w:val="000F793F"/>
    <w:rsid w:val="000F7A15"/>
    <w:rsid w:val="000F7AEE"/>
    <w:rsid w:val="000F7B30"/>
    <w:rsid w:val="000F7D29"/>
    <w:rsid w:val="0010020C"/>
    <w:rsid w:val="00100365"/>
    <w:rsid w:val="001005A4"/>
    <w:rsid w:val="00100A70"/>
    <w:rsid w:val="0010154D"/>
    <w:rsid w:val="00101571"/>
    <w:rsid w:val="001017AA"/>
    <w:rsid w:val="00101A14"/>
    <w:rsid w:val="00101B3F"/>
    <w:rsid w:val="00101F0B"/>
    <w:rsid w:val="0010200F"/>
    <w:rsid w:val="0010260C"/>
    <w:rsid w:val="00102BC9"/>
    <w:rsid w:val="00102D45"/>
    <w:rsid w:val="00102E47"/>
    <w:rsid w:val="00103143"/>
    <w:rsid w:val="001032C6"/>
    <w:rsid w:val="0010395A"/>
    <w:rsid w:val="00103998"/>
    <w:rsid w:val="00103DFB"/>
    <w:rsid w:val="00104994"/>
    <w:rsid w:val="00104C15"/>
    <w:rsid w:val="00104D68"/>
    <w:rsid w:val="00104F4E"/>
    <w:rsid w:val="00105280"/>
    <w:rsid w:val="0010543A"/>
    <w:rsid w:val="001054C7"/>
    <w:rsid w:val="001056AB"/>
    <w:rsid w:val="001057D1"/>
    <w:rsid w:val="00105896"/>
    <w:rsid w:val="00105ABD"/>
    <w:rsid w:val="00105B5C"/>
    <w:rsid w:val="00105C1D"/>
    <w:rsid w:val="00105C81"/>
    <w:rsid w:val="00105E18"/>
    <w:rsid w:val="00106352"/>
    <w:rsid w:val="00106882"/>
    <w:rsid w:val="001069A3"/>
    <w:rsid w:val="00106BDB"/>
    <w:rsid w:val="00106BF2"/>
    <w:rsid w:val="00106DC6"/>
    <w:rsid w:val="00106EB3"/>
    <w:rsid w:val="00107217"/>
    <w:rsid w:val="00107304"/>
    <w:rsid w:val="001074EB"/>
    <w:rsid w:val="00107A02"/>
    <w:rsid w:val="00107CA2"/>
    <w:rsid w:val="00107CDC"/>
    <w:rsid w:val="00107F82"/>
    <w:rsid w:val="001100F1"/>
    <w:rsid w:val="00110459"/>
    <w:rsid w:val="00110574"/>
    <w:rsid w:val="0011062C"/>
    <w:rsid w:val="001107C0"/>
    <w:rsid w:val="00110B75"/>
    <w:rsid w:val="00110CC5"/>
    <w:rsid w:val="0011104F"/>
    <w:rsid w:val="0011105B"/>
    <w:rsid w:val="00111A91"/>
    <w:rsid w:val="00111B1D"/>
    <w:rsid w:val="00111DB6"/>
    <w:rsid w:val="00111EA6"/>
    <w:rsid w:val="00112650"/>
    <w:rsid w:val="00112D1C"/>
    <w:rsid w:val="00112E2F"/>
    <w:rsid w:val="00112E45"/>
    <w:rsid w:val="00113D4A"/>
    <w:rsid w:val="00113E30"/>
    <w:rsid w:val="0011415A"/>
    <w:rsid w:val="00114219"/>
    <w:rsid w:val="00114490"/>
    <w:rsid w:val="001147EE"/>
    <w:rsid w:val="001149B7"/>
    <w:rsid w:val="00114BB5"/>
    <w:rsid w:val="00114C0D"/>
    <w:rsid w:val="00114EAC"/>
    <w:rsid w:val="001151B4"/>
    <w:rsid w:val="00115B33"/>
    <w:rsid w:val="00115C54"/>
    <w:rsid w:val="00115D3D"/>
    <w:rsid w:val="00115EFE"/>
    <w:rsid w:val="0011610B"/>
    <w:rsid w:val="00116609"/>
    <w:rsid w:val="00116CC3"/>
    <w:rsid w:val="001170DB"/>
    <w:rsid w:val="0011713A"/>
    <w:rsid w:val="001172E3"/>
    <w:rsid w:val="0011746C"/>
    <w:rsid w:val="00117525"/>
    <w:rsid w:val="0011757F"/>
    <w:rsid w:val="001178EB"/>
    <w:rsid w:val="00117A74"/>
    <w:rsid w:val="00117AEC"/>
    <w:rsid w:val="00117CD4"/>
    <w:rsid w:val="00117DE3"/>
    <w:rsid w:val="0012018A"/>
    <w:rsid w:val="001201E4"/>
    <w:rsid w:val="00120306"/>
    <w:rsid w:val="00120D63"/>
    <w:rsid w:val="00120EE7"/>
    <w:rsid w:val="00121145"/>
    <w:rsid w:val="001215A3"/>
    <w:rsid w:val="00121833"/>
    <w:rsid w:val="001218BC"/>
    <w:rsid w:val="00121D1F"/>
    <w:rsid w:val="00121DB3"/>
    <w:rsid w:val="00121E32"/>
    <w:rsid w:val="00122139"/>
    <w:rsid w:val="0012217E"/>
    <w:rsid w:val="0012220A"/>
    <w:rsid w:val="00122831"/>
    <w:rsid w:val="00122961"/>
    <w:rsid w:val="00122D25"/>
    <w:rsid w:val="001232B3"/>
    <w:rsid w:val="001232DB"/>
    <w:rsid w:val="0012349B"/>
    <w:rsid w:val="00123CDE"/>
    <w:rsid w:val="00123DCE"/>
    <w:rsid w:val="0012416B"/>
    <w:rsid w:val="001244B3"/>
    <w:rsid w:val="001249BF"/>
    <w:rsid w:val="00124B1B"/>
    <w:rsid w:val="00124B44"/>
    <w:rsid w:val="00124E5C"/>
    <w:rsid w:val="00124F45"/>
    <w:rsid w:val="00124FA9"/>
    <w:rsid w:val="00125479"/>
    <w:rsid w:val="001256E3"/>
    <w:rsid w:val="00125972"/>
    <w:rsid w:val="001259C1"/>
    <w:rsid w:val="00125B06"/>
    <w:rsid w:val="00125CB6"/>
    <w:rsid w:val="00125FD8"/>
    <w:rsid w:val="001264F3"/>
    <w:rsid w:val="00126648"/>
    <w:rsid w:val="001266FF"/>
    <w:rsid w:val="00126761"/>
    <w:rsid w:val="0012690D"/>
    <w:rsid w:val="00126C25"/>
    <w:rsid w:val="001270E1"/>
    <w:rsid w:val="001272C0"/>
    <w:rsid w:val="001277EB"/>
    <w:rsid w:val="00127E1F"/>
    <w:rsid w:val="00127EDE"/>
    <w:rsid w:val="00127F77"/>
    <w:rsid w:val="00130028"/>
    <w:rsid w:val="0013073A"/>
    <w:rsid w:val="00130B01"/>
    <w:rsid w:val="0013133E"/>
    <w:rsid w:val="001313AC"/>
    <w:rsid w:val="00131412"/>
    <w:rsid w:val="0013195B"/>
    <w:rsid w:val="00131C5B"/>
    <w:rsid w:val="00131E62"/>
    <w:rsid w:val="00131E7B"/>
    <w:rsid w:val="00131F43"/>
    <w:rsid w:val="00131FA3"/>
    <w:rsid w:val="00131FC4"/>
    <w:rsid w:val="001320EF"/>
    <w:rsid w:val="001321D5"/>
    <w:rsid w:val="00132446"/>
    <w:rsid w:val="001325DC"/>
    <w:rsid w:val="001326C3"/>
    <w:rsid w:val="00132809"/>
    <w:rsid w:val="00132853"/>
    <w:rsid w:val="001329FE"/>
    <w:rsid w:val="00132DAA"/>
    <w:rsid w:val="00132DDF"/>
    <w:rsid w:val="001333E0"/>
    <w:rsid w:val="00133923"/>
    <w:rsid w:val="0013392B"/>
    <w:rsid w:val="00133A2D"/>
    <w:rsid w:val="001342A4"/>
    <w:rsid w:val="0013447D"/>
    <w:rsid w:val="00134754"/>
    <w:rsid w:val="001347CE"/>
    <w:rsid w:val="00134ECC"/>
    <w:rsid w:val="00134F72"/>
    <w:rsid w:val="00135054"/>
    <w:rsid w:val="00135118"/>
    <w:rsid w:val="0013524F"/>
    <w:rsid w:val="001353B6"/>
    <w:rsid w:val="0013549C"/>
    <w:rsid w:val="001354ED"/>
    <w:rsid w:val="001354EE"/>
    <w:rsid w:val="00135605"/>
    <w:rsid w:val="001357B4"/>
    <w:rsid w:val="001358C6"/>
    <w:rsid w:val="00135D21"/>
    <w:rsid w:val="00135DAA"/>
    <w:rsid w:val="0013608B"/>
    <w:rsid w:val="0013617C"/>
    <w:rsid w:val="00136289"/>
    <w:rsid w:val="0013666E"/>
    <w:rsid w:val="00136B54"/>
    <w:rsid w:val="00136D48"/>
    <w:rsid w:val="00136FBB"/>
    <w:rsid w:val="001370B7"/>
    <w:rsid w:val="00137119"/>
    <w:rsid w:val="00137397"/>
    <w:rsid w:val="00137709"/>
    <w:rsid w:val="00137B41"/>
    <w:rsid w:val="00137F6D"/>
    <w:rsid w:val="00137F8D"/>
    <w:rsid w:val="00140397"/>
    <w:rsid w:val="00140777"/>
    <w:rsid w:val="0014088A"/>
    <w:rsid w:val="00140C05"/>
    <w:rsid w:val="00140D84"/>
    <w:rsid w:val="00140E3A"/>
    <w:rsid w:val="00140F62"/>
    <w:rsid w:val="00141031"/>
    <w:rsid w:val="00141317"/>
    <w:rsid w:val="0014140D"/>
    <w:rsid w:val="00141976"/>
    <w:rsid w:val="00141EBC"/>
    <w:rsid w:val="00142524"/>
    <w:rsid w:val="00142588"/>
    <w:rsid w:val="00142B25"/>
    <w:rsid w:val="00142ED7"/>
    <w:rsid w:val="00142F1C"/>
    <w:rsid w:val="0014333C"/>
    <w:rsid w:val="001436F2"/>
    <w:rsid w:val="001438A1"/>
    <w:rsid w:val="001438CB"/>
    <w:rsid w:val="00143964"/>
    <w:rsid w:val="00143A71"/>
    <w:rsid w:val="00143B24"/>
    <w:rsid w:val="00143B9B"/>
    <w:rsid w:val="00143D23"/>
    <w:rsid w:val="00143E74"/>
    <w:rsid w:val="001440FF"/>
    <w:rsid w:val="001441EF"/>
    <w:rsid w:val="00144300"/>
    <w:rsid w:val="001443E8"/>
    <w:rsid w:val="00144880"/>
    <w:rsid w:val="00144C23"/>
    <w:rsid w:val="00144F04"/>
    <w:rsid w:val="00145024"/>
    <w:rsid w:val="001450CF"/>
    <w:rsid w:val="0014539D"/>
    <w:rsid w:val="00145B93"/>
    <w:rsid w:val="00145BB4"/>
    <w:rsid w:val="00145FE0"/>
    <w:rsid w:val="0014602E"/>
    <w:rsid w:val="00146107"/>
    <w:rsid w:val="001462B6"/>
    <w:rsid w:val="00146320"/>
    <w:rsid w:val="001464E4"/>
    <w:rsid w:val="00146835"/>
    <w:rsid w:val="0014691F"/>
    <w:rsid w:val="00146A56"/>
    <w:rsid w:val="00146AD1"/>
    <w:rsid w:val="00146B41"/>
    <w:rsid w:val="00146ECD"/>
    <w:rsid w:val="00146FFC"/>
    <w:rsid w:val="00147942"/>
    <w:rsid w:val="001479DB"/>
    <w:rsid w:val="00147C3D"/>
    <w:rsid w:val="00147CCF"/>
    <w:rsid w:val="00147D20"/>
    <w:rsid w:val="00150130"/>
    <w:rsid w:val="0015067A"/>
    <w:rsid w:val="00150712"/>
    <w:rsid w:val="00150961"/>
    <w:rsid w:val="00150C32"/>
    <w:rsid w:val="00150C9D"/>
    <w:rsid w:val="00150F29"/>
    <w:rsid w:val="001510E7"/>
    <w:rsid w:val="00151257"/>
    <w:rsid w:val="0015125C"/>
    <w:rsid w:val="00151370"/>
    <w:rsid w:val="00151662"/>
    <w:rsid w:val="00151814"/>
    <w:rsid w:val="00151941"/>
    <w:rsid w:val="00151A97"/>
    <w:rsid w:val="00151D42"/>
    <w:rsid w:val="001525FC"/>
    <w:rsid w:val="001526AC"/>
    <w:rsid w:val="00152848"/>
    <w:rsid w:val="00152863"/>
    <w:rsid w:val="00152897"/>
    <w:rsid w:val="00152B3D"/>
    <w:rsid w:val="00152C52"/>
    <w:rsid w:val="00153051"/>
    <w:rsid w:val="0015318F"/>
    <w:rsid w:val="001531AF"/>
    <w:rsid w:val="001532A6"/>
    <w:rsid w:val="001535E6"/>
    <w:rsid w:val="00153635"/>
    <w:rsid w:val="001542AA"/>
    <w:rsid w:val="0015449F"/>
    <w:rsid w:val="00154A23"/>
    <w:rsid w:val="00155054"/>
    <w:rsid w:val="00155198"/>
    <w:rsid w:val="00155223"/>
    <w:rsid w:val="00155979"/>
    <w:rsid w:val="0015598C"/>
    <w:rsid w:val="00155AF7"/>
    <w:rsid w:val="00155D06"/>
    <w:rsid w:val="00155DF5"/>
    <w:rsid w:val="00156361"/>
    <w:rsid w:val="001563E0"/>
    <w:rsid w:val="001564A5"/>
    <w:rsid w:val="00156700"/>
    <w:rsid w:val="001569F8"/>
    <w:rsid w:val="00156B78"/>
    <w:rsid w:val="00156BF2"/>
    <w:rsid w:val="00156DF6"/>
    <w:rsid w:val="00156E3A"/>
    <w:rsid w:val="00156FF4"/>
    <w:rsid w:val="00157644"/>
    <w:rsid w:val="00157750"/>
    <w:rsid w:val="00157B1A"/>
    <w:rsid w:val="00157D40"/>
    <w:rsid w:val="00157DD1"/>
    <w:rsid w:val="001603E3"/>
    <w:rsid w:val="0016076C"/>
    <w:rsid w:val="0016093B"/>
    <w:rsid w:val="00160C63"/>
    <w:rsid w:val="00160C89"/>
    <w:rsid w:val="00161090"/>
    <w:rsid w:val="00161462"/>
    <w:rsid w:val="0016175F"/>
    <w:rsid w:val="00161B79"/>
    <w:rsid w:val="00161F5A"/>
    <w:rsid w:val="0016214D"/>
    <w:rsid w:val="00162466"/>
    <w:rsid w:val="0016281D"/>
    <w:rsid w:val="001628A5"/>
    <w:rsid w:val="00162A89"/>
    <w:rsid w:val="00162AE6"/>
    <w:rsid w:val="00162BFE"/>
    <w:rsid w:val="00162C17"/>
    <w:rsid w:val="00162DEB"/>
    <w:rsid w:val="00162E6F"/>
    <w:rsid w:val="0016314D"/>
    <w:rsid w:val="00163293"/>
    <w:rsid w:val="00163427"/>
    <w:rsid w:val="001634C2"/>
    <w:rsid w:val="0016350A"/>
    <w:rsid w:val="00163650"/>
    <w:rsid w:val="00163DED"/>
    <w:rsid w:val="0016463F"/>
    <w:rsid w:val="00164685"/>
    <w:rsid w:val="001646D8"/>
    <w:rsid w:val="001646DD"/>
    <w:rsid w:val="0016475E"/>
    <w:rsid w:val="001647AC"/>
    <w:rsid w:val="00164858"/>
    <w:rsid w:val="00165090"/>
    <w:rsid w:val="0016541B"/>
    <w:rsid w:val="001655C4"/>
    <w:rsid w:val="00165640"/>
    <w:rsid w:val="001659FB"/>
    <w:rsid w:val="00165A3A"/>
    <w:rsid w:val="00165B36"/>
    <w:rsid w:val="00165B5A"/>
    <w:rsid w:val="00165BDD"/>
    <w:rsid w:val="00165DFE"/>
    <w:rsid w:val="00165EB9"/>
    <w:rsid w:val="00165ED1"/>
    <w:rsid w:val="001661CE"/>
    <w:rsid w:val="00166726"/>
    <w:rsid w:val="00166833"/>
    <w:rsid w:val="001669CA"/>
    <w:rsid w:val="00166A64"/>
    <w:rsid w:val="00166A8D"/>
    <w:rsid w:val="00166CF1"/>
    <w:rsid w:val="00166DA3"/>
    <w:rsid w:val="00167ADD"/>
    <w:rsid w:val="00167DF7"/>
    <w:rsid w:val="00167FF6"/>
    <w:rsid w:val="001700A6"/>
    <w:rsid w:val="001700DB"/>
    <w:rsid w:val="00170494"/>
    <w:rsid w:val="00170846"/>
    <w:rsid w:val="001708C6"/>
    <w:rsid w:val="00170B30"/>
    <w:rsid w:val="00170D51"/>
    <w:rsid w:val="00170E70"/>
    <w:rsid w:val="00170EFB"/>
    <w:rsid w:val="0017119C"/>
    <w:rsid w:val="00171548"/>
    <w:rsid w:val="001715FA"/>
    <w:rsid w:val="00171626"/>
    <w:rsid w:val="001716AA"/>
    <w:rsid w:val="0017183C"/>
    <w:rsid w:val="0017186F"/>
    <w:rsid w:val="0017187A"/>
    <w:rsid w:val="00171A11"/>
    <w:rsid w:val="00171ACA"/>
    <w:rsid w:val="00171C5B"/>
    <w:rsid w:val="00171D15"/>
    <w:rsid w:val="00171E8F"/>
    <w:rsid w:val="00172928"/>
    <w:rsid w:val="00172CBF"/>
    <w:rsid w:val="00172D49"/>
    <w:rsid w:val="00172FCC"/>
    <w:rsid w:val="001730EB"/>
    <w:rsid w:val="001737E3"/>
    <w:rsid w:val="00174167"/>
    <w:rsid w:val="00174705"/>
    <w:rsid w:val="001749A5"/>
    <w:rsid w:val="001749D9"/>
    <w:rsid w:val="00174DA8"/>
    <w:rsid w:val="00174DB7"/>
    <w:rsid w:val="001752C6"/>
    <w:rsid w:val="00175314"/>
    <w:rsid w:val="001755E4"/>
    <w:rsid w:val="00175795"/>
    <w:rsid w:val="00175AEF"/>
    <w:rsid w:val="00175FF0"/>
    <w:rsid w:val="00176047"/>
    <w:rsid w:val="00176553"/>
    <w:rsid w:val="00176844"/>
    <w:rsid w:val="00176D20"/>
    <w:rsid w:val="00176FDC"/>
    <w:rsid w:val="00176FE0"/>
    <w:rsid w:val="00177225"/>
    <w:rsid w:val="001772BC"/>
    <w:rsid w:val="001772BF"/>
    <w:rsid w:val="001773E3"/>
    <w:rsid w:val="001774B5"/>
    <w:rsid w:val="00177CDF"/>
    <w:rsid w:val="00177D34"/>
    <w:rsid w:val="00177DD7"/>
    <w:rsid w:val="0018000D"/>
    <w:rsid w:val="001800E8"/>
    <w:rsid w:val="001802A4"/>
    <w:rsid w:val="00180429"/>
    <w:rsid w:val="001805D9"/>
    <w:rsid w:val="00180669"/>
    <w:rsid w:val="00180AE9"/>
    <w:rsid w:val="00180B84"/>
    <w:rsid w:val="00180BD3"/>
    <w:rsid w:val="00180CEA"/>
    <w:rsid w:val="00180D75"/>
    <w:rsid w:val="00180FB2"/>
    <w:rsid w:val="00181189"/>
    <w:rsid w:val="00181619"/>
    <w:rsid w:val="001818AF"/>
    <w:rsid w:val="00181B5C"/>
    <w:rsid w:val="00181E65"/>
    <w:rsid w:val="0018201E"/>
    <w:rsid w:val="001823B6"/>
    <w:rsid w:val="0018246B"/>
    <w:rsid w:val="00182510"/>
    <w:rsid w:val="00182580"/>
    <w:rsid w:val="0018283E"/>
    <w:rsid w:val="00182CA6"/>
    <w:rsid w:val="00183053"/>
    <w:rsid w:val="0018322E"/>
    <w:rsid w:val="00183340"/>
    <w:rsid w:val="00183681"/>
    <w:rsid w:val="00183B15"/>
    <w:rsid w:val="00183E7D"/>
    <w:rsid w:val="0018404C"/>
    <w:rsid w:val="0018416F"/>
    <w:rsid w:val="0018456B"/>
    <w:rsid w:val="001848A8"/>
    <w:rsid w:val="00184B14"/>
    <w:rsid w:val="00184B80"/>
    <w:rsid w:val="00184F8D"/>
    <w:rsid w:val="00185112"/>
    <w:rsid w:val="0018551B"/>
    <w:rsid w:val="0018555B"/>
    <w:rsid w:val="001856E6"/>
    <w:rsid w:val="001857A4"/>
    <w:rsid w:val="00185950"/>
    <w:rsid w:val="00185AA8"/>
    <w:rsid w:val="001863DA"/>
    <w:rsid w:val="0018668A"/>
    <w:rsid w:val="00186752"/>
    <w:rsid w:val="00186CFF"/>
    <w:rsid w:val="00186D49"/>
    <w:rsid w:val="00186F0C"/>
    <w:rsid w:val="001871FB"/>
    <w:rsid w:val="001873D3"/>
    <w:rsid w:val="00187849"/>
    <w:rsid w:val="001878AD"/>
    <w:rsid w:val="001878DE"/>
    <w:rsid w:val="00187A1F"/>
    <w:rsid w:val="00187C57"/>
    <w:rsid w:val="00187ECD"/>
    <w:rsid w:val="001902B5"/>
    <w:rsid w:val="0019097E"/>
    <w:rsid w:val="00190B11"/>
    <w:rsid w:val="0019108A"/>
    <w:rsid w:val="00191571"/>
    <w:rsid w:val="0019171B"/>
    <w:rsid w:val="00191A3B"/>
    <w:rsid w:val="00191AB1"/>
    <w:rsid w:val="00191BD1"/>
    <w:rsid w:val="00191C25"/>
    <w:rsid w:val="00191CE2"/>
    <w:rsid w:val="001924D1"/>
    <w:rsid w:val="00192DBF"/>
    <w:rsid w:val="0019320E"/>
    <w:rsid w:val="00193311"/>
    <w:rsid w:val="001934EC"/>
    <w:rsid w:val="001938A1"/>
    <w:rsid w:val="001938C1"/>
    <w:rsid w:val="00193A51"/>
    <w:rsid w:val="00193ADC"/>
    <w:rsid w:val="00193B0D"/>
    <w:rsid w:val="00194400"/>
    <w:rsid w:val="00194567"/>
    <w:rsid w:val="0019468C"/>
    <w:rsid w:val="001946A7"/>
    <w:rsid w:val="00194B35"/>
    <w:rsid w:val="00195589"/>
    <w:rsid w:val="0019577A"/>
    <w:rsid w:val="00195B58"/>
    <w:rsid w:val="00195DB6"/>
    <w:rsid w:val="001961DB"/>
    <w:rsid w:val="0019629B"/>
    <w:rsid w:val="0019659C"/>
    <w:rsid w:val="00196CFC"/>
    <w:rsid w:val="00196E12"/>
    <w:rsid w:val="001974A1"/>
    <w:rsid w:val="001974F0"/>
    <w:rsid w:val="00197B91"/>
    <w:rsid w:val="00197C1E"/>
    <w:rsid w:val="00197C46"/>
    <w:rsid w:val="00197CD6"/>
    <w:rsid w:val="00197D43"/>
    <w:rsid w:val="00197F9D"/>
    <w:rsid w:val="001A0197"/>
    <w:rsid w:val="001A01CC"/>
    <w:rsid w:val="001A0274"/>
    <w:rsid w:val="001A054B"/>
    <w:rsid w:val="001A06E9"/>
    <w:rsid w:val="001A0839"/>
    <w:rsid w:val="001A09A2"/>
    <w:rsid w:val="001A09DD"/>
    <w:rsid w:val="001A0B06"/>
    <w:rsid w:val="001A0F79"/>
    <w:rsid w:val="001A12B9"/>
    <w:rsid w:val="001A13F3"/>
    <w:rsid w:val="001A2108"/>
    <w:rsid w:val="001A2116"/>
    <w:rsid w:val="001A21C8"/>
    <w:rsid w:val="001A24D1"/>
    <w:rsid w:val="001A24EA"/>
    <w:rsid w:val="001A25B4"/>
    <w:rsid w:val="001A2784"/>
    <w:rsid w:val="001A27FF"/>
    <w:rsid w:val="001A2839"/>
    <w:rsid w:val="001A2CBB"/>
    <w:rsid w:val="001A3049"/>
    <w:rsid w:val="001A306E"/>
    <w:rsid w:val="001A3271"/>
    <w:rsid w:val="001A34EB"/>
    <w:rsid w:val="001A351D"/>
    <w:rsid w:val="001A3D8D"/>
    <w:rsid w:val="001A41CA"/>
    <w:rsid w:val="001A44EB"/>
    <w:rsid w:val="001A45D9"/>
    <w:rsid w:val="001A4EE3"/>
    <w:rsid w:val="001A4F02"/>
    <w:rsid w:val="001A501A"/>
    <w:rsid w:val="001A5155"/>
    <w:rsid w:val="001A54D5"/>
    <w:rsid w:val="001A5501"/>
    <w:rsid w:val="001A5A77"/>
    <w:rsid w:val="001A5B91"/>
    <w:rsid w:val="001A64CC"/>
    <w:rsid w:val="001A662F"/>
    <w:rsid w:val="001A66F0"/>
    <w:rsid w:val="001A67C8"/>
    <w:rsid w:val="001A6F7A"/>
    <w:rsid w:val="001A7425"/>
    <w:rsid w:val="001A78E3"/>
    <w:rsid w:val="001A7F60"/>
    <w:rsid w:val="001B0702"/>
    <w:rsid w:val="001B07E8"/>
    <w:rsid w:val="001B0D37"/>
    <w:rsid w:val="001B0FFF"/>
    <w:rsid w:val="001B1423"/>
    <w:rsid w:val="001B15AA"/>
    <w:rsid w:val="001B1648"/>
    <w:rsid w:val="001B1978"/>
    <w:rsid w:val="001B1A9F"/>
    <w:rsid w:val="001B1CA8"/>
    <w:rsid w:val="001B2136"/>
    <w:rsid w:val="001B2344"/>
    <w:rsid w:val="001B250F"/>
    <w:rsid w:val="001B2B05"/>
    <w:rsid w:val="001B2B53"/>
    <w:rsid w:val="001B2C95"/>
    <w:rsid w:val="001B2CAE"/>
    <w:rsid w:val="001B2FA4"/>
    <w:rsid w:val="001B30C6"/>
    <w:rsid w:val="001B31D9"/>
    <w:rsid w:val="001B3453"/>
    <w:rsid w:val="001B34E3"/>
    <w:rsid w:val="001B3751"/>
    <w:rsid w:val="001B3D4B"/>
    <w:rsid w:val="001B4030"/>
    <w:rsid w:val="001B4602"/>
    <w:rsid w:val="001B47D3"/>
    <w:rsid w:val="001B483B"/>
    <w:rsid w:val="001B48E1"/>
    <w:rsid w:val="001B497E"/>
    <w:rsid w:val="001B4A1F"/>
    <w:rsid w:val="001B4B7F"/>
    <w:rsid w:val="001B4CDA"/>
    <w:rsid w:val="001B4D61"/>
    <w:rsid w:val="001B4E94"/>
    <w:rsid w:val="001B4EBB"/>
    <w:rsid w:val="001B52A4"/>
    <w:rsid w:val="001B5809"/>
    <w:rsid w:val="001B58E5"/>
    <w:rsid w:val="001B5F4C"/>
    <w:rsid w:val="001B6866"/>
    <w:rsid w:val="001B6FB9"/>
    <w:rsid w:val="001B784D"/>
    <w:rsid w:val="001B78CB"/>
    <w:rsid w:val="001B79C3"/>
    <w:rsid w:val="001C044B"/>
    <w:rsid w:val="001C07F7"/>
    <w:rsid w:val="001C0AE2"/>
    <w:rsid w:val="001C0C58"/>
    <w:rsid w:val="001C0EFD"/>
    <w:rsid w:val="001C110A"/>
    <w:rsid w:val="001C120E"/>
    <w:rsid w:val="001C123C"/>
    <w:rsid w:val="001C14CC"/>
    <w:rsid w:val="001C15B9"/>
    <w:rsid w:val="001C16AC"/>
    <w:rsid w:val="001C1738"/>
    <w:rsid w:val="001C1927"/>
    <w:rsid w:val="001C19C2"/>
    <w:rsid w:val="001C1A5E"/>
    <w:rsid w:val="001C2493"/>
    <w:rsid w:val="001C25B3"/>
    <w:rsid w:val="001C26B0"/>
    <w:rsid w:val="001C29A8"/>
    <w:rsid w:val="001C2F03"/>
    <w:rsid w:val="001C3047"/>
    <w:rsid w:val="001C340D"/>
    <w:rsid w:val="001C3460"/>
    <w:rsid w:val="001C3919"/>
    <w:rsid w:val="001C3A53"/>
    <w:rsid w:val="001C3B8C"/>
    <w:rsid w:val="001C3CAF"/>
    <w:rsid w:val="001C41E7"/>
    <w:rsid w:val="001C43DE"/>
    <w:rsid w:val="001C498A"/>
    <w:rsid w:val="001C4BBA"/>
    <w:rsid w:val="001C4E78"/>
    <w:rsid w:val="001C5177"/>
    <w:rsid w:val="001C521D"/>
    <w:rsid w:val="001C54BC"/>
    <w:rsid w:val="001C55A2"/>
    <w:rsid w:val="001C5648"/>
    <w:rsid w:val="001C582C"/>
    <w:rsid w:val="001C5901"/>
    <w:rsid w:val="001C5987"/>
    <w:rsid w:val="001C6086"/>
    <w:rsid w:val="001C6267"/>
    <w:rsid w:val="001C6274"/>
    <w:rsid w:val="001C64C8"/>
    <w:rsid w:val="001C65B8"/>
    <w:rsid w:val="001C6723"/>
    <w:rsid w:val="001C67B9"/>
    <w:rsid w:val="001C6BA3"/>
    <w:rsid w:val="001C6C1C"/>
    <w:rsid w:val="001C6CD7"/>
    <w:rsid w:val="001C75A0"/>
    <w:rsid w:val="001C75DC"/>
    <w:rsid w:val="001C760A"/>
    <w:rsid w:val="001C7864"/>
    <w:rsid w:val="001C7A13"/>
    <w:rsid w:val="001C7A9E"/>
    <w:rsid w:val="001C7C4C"/>
    <w:rsid w:val="001D0173"/>
    <w:rsid w:val="001D0340"/>
    <w:rsid w:val="001D052B"/>
    <w:rsid w:val="001D078E"/>
    <w:rsid w:val="001D08CA"/>
    <w:rsid w:val="001D09C4"/>
    <w:rsid w:val="001D0AC7"/>
    <w:rsid w:val="001D0C49"/>
    <w:rsid w:val="001D1077"/>
    <w:rsid w:val="001D13EE"/>
    <w:rsid w:val="001D1572"/>
    <w:rsid w:val="001D1668"/>
    <w:rsid w:val="001D1C35"/>
    <w:rsid w:val="001D22B2"/>
    <w:rsid w:val="001D2301"/>
    <w:rsid w:val="001D2612"/>
    <w:rsid w:val="001D26BF"/>
    <w:rsid w:val="001D2818"/>
    <w:rsid w:val="001D2893"/>
    <w:rsid w:val="001D2AA3"/>
    <w:rsid w:val="001D2EB0"/>
    <w:rsid w:val="001D2EC4"/>
    <w:rsid w:val="001D30F1"/>
    <w:rsid w:val="001D322A"/>
    <w:rsid w:val="001D322E"/>
    <w:rsid w:val="001D390B"/>
    <w:rsid w:val="001D39D5"/>
    <w:rsid w:val="001D39ED"/>
    <w:rsid w:val="001D3A61"/>
    <w:rsid w:val="001D3B07"/>
    <w:rsid w:val="001D3E7E"/>
    <w:rsid w:val="001D3E80"/>
    <w:rsid w:val="001D400D"/>
    <w:rsid w:val="001D41ED"/>
    <w:rsid w:val="001D470D"/>
    <w:rsid w:val="001D4973"/>
    <w:rsid w:val="001D5159"/>
    <w:rsid w:val="001D5225"/>
    <w:rsid w:val="001D56B6"/>
    <w:rsid w:val="001D59B0"/>
    <w:rsid w:val="001D5AA3"/>
    <w:rsid w:val="001D5CC9"/>
    <w:rsid w:val="001D5E38"/>
    <w:rsid w:val="001D5E82"/>
    <w:rsid w:val="001D5EA0"/>
    <w:rsid w:val="001D6124"/>
    <w:rsid w:val="001D6414"/>
    <w:rsid w:val="001D641E"/>
    <w:rsid w:val="001D6579"/>
    <w:rsid w:val="001D66F3"/>
    <w:rsid w:val="001D6734"/>
    <w:rsid w:val="001D6973"/>
    <w:rsid w:val="001D6B7E"/>
    <w:rsid w:val="001D7D3C"/>
    <w:rsid w:val="001D7DA2"/>
    <w:rsid w:val="001E0504"/>
    <w:rsid w:val="001E0752"/>
    <w:rsid w:val="001E0CE6"/>
    <w:rsid w:val="001E0DC0"/>
    <w:rsid w:val="001E1223"/>
    <w:rsid w:val="001E12AA"/>
    <w:rsid w:val="001E132C"/>
    <w:rsid w:val="001E14DE"/>
    <w:rsid w:val="001E1794"/>
    <w:rsid w:val="001E1FBD"/>
    <w:rsid w:val="001E2005"/>
    <w:rsid w:val="001E2161"/>
    <w:rsid w:val="001E2521"/>
    <w:rsid w:val="001E2702"/>
    <w:rsid w:val="001E29FF"/>
    <w:rsid w:val="001E2A51"/>
    <w:rsid w:val="001E2E1D"/>
    <w:rsid w:val="001E32AF"/>
    <w:rsid w:val="001E32CA"/>
    <w:rsid w:val="001E3521"/>
    <w:rsid w:val="001E3758"/>
    <w:rsid w:val="001E3AC4"/>
    <w:rsid w:val="001E40E3"/>
    <w:rsid w:val="001E41A2"/>
    <w:rsid w:val="001E478C"/>
    <w:rsid w:val="001E48B0"/>
    <w:rsid w:val="001E4C03"/>
    <w:rsid w:val="001E4C5B"/>
    <w:rsid w:val="001E50A8"/>
    <w:rsid w:val="001E5661"/>
    <w:rsid w:val="001E568F"/>
    <w:rsid w:val="001E59E5"/>
    <w:rsid w:val="001E5BEE"/>
    <w:rsid w:val="001E5C8D"/>
    <w:rsid w:val="001E5CFD"/>
    <w:rsid w:val="001E5D89"/>
    <w:rsid w:val="001E5DDA"/>
    <w:rsid w:val="001E5EF8"/>
    <w:rsid w:val="001E600B"/>
    <w:rsid w:val="001E6551"/>
    <w:rsid w:val="001E6816"/>
    <w:rsid w:val="001E689D"/>
    <w:rsid w:val="001E6A9F"/>
    <w:rsid w:val="001E6F3D"/>
    <w:rsid w:val="001E6F9C"/>
    <w:rsid w:val="001E70DB"/>
    <w:rsid w:val="001E7138"/>
    <w:rsid w:val="001E72E0"/>
    <w:rsid w:val="001E730E"/>
    <w:rsid w:val="001E77D7"/>
    <w:rsid w:val="001E793B"/>
    <w:rsid w:val="001E7B8D"/>
    <w:rsid w:val="001E7E5E"/>
    <w:rsid w:val="001F03C4"/>
    <w:rsid w:val="001F0614"/>
    <w:rsid w:val="001F0617"/>
    <w:rsid w:val="001F08DA"/>
    <w:rsid w:val="001F0AA4"/>
    <w:rsid w:val="001F15AB"/>
    <w:rsid w:val="001F18C8"/>
    <w:rsid w:val="001F1C48"/>
    <w:rsid w:val="001F1C63"/>
    <w:rsid w:val="001F1DBF"/>
    <w:rsid w:val="001F20C9"/>
    <w:rsid w:val="001F24C2"/>
    <w:rsid w:val="001F2D97"/>
    <w:rsid w:val="001F2E4A"/>
    <w:rsid w:val="001F31A7"/>
    <w:rsid w:val="001F324E"/>
    <w:rsid w:val="001F335F"/>
    <w:rsid w:val="001F358A"/>
    <w:rsid w:val="001F3909"/>
    <w:rsid w:val="001F3A18"/>
    <w:rsid w:val="001F3AD1"/>
    <w:rsid w:val="001F3CFA"/>
    <w:rsid w:val="001F3EDE"/>
    <w:rsid w:val="001F3F27"/>
    <w:rsid w:val="001F4479"/>
    <w:rsid w:val="001F44F6"/>
    <w:rsid w:val="001F465A"/>
    <w:rsid w:val="001F481C"/>
    <w:rsid w:val="001F49A0"/>
    <w:rsid w:val="001F49F7"/>
    <w:rsid w:val="001F4BB6"/>
    <w:rsid w:val="001F5164"/>
    <w:rsid w:val="001F538E"/>
    <w:rsid w:val="001F56EC"/>
    <w:rsid w:val="001F584B"/>
    <w:rsid w:val="001F5A5E"/>
    <w:rsid w:val="001F5AC0"/>
    <w:rsid w:val="001F5D47"/>
    <w:rsid w:val="001F5FAA"/>
    <w:rsid w:val="001F5FAD"/>
    <w:rsid w:val="001F60F3"/>
    <w:rsid w:val="001F637A"/>
    <w:rsid w:val="001F6755"/>
    <w:rsid w:val="001F6AC6"/>
    <w:rsid w:val="001F6D22"/>
    <w:rsid w:val="001F7858"/>
    <w:rsid w:val="001F78B6"/>
    <w:rsid w:val="001F78C1"/>
    <w:rsid w:val="001F7E30"/>
    <w:rsid w:val="001F7EA3"/>
    <w:rsid w:val="00200125"/>
    <w:rsid w:val="00200161"/>
    <w:rsid w:val="00200A1E"/>
    <w:rsid w:val="00200D15"/>
    <w:rsid w:val="00200D1E"/>
    <w:rsid w:val="0020110C"/>
    <w:rsid w:val="0020115B"/>
    <w:rsid w:val="00201198"/>
    <w:rsid w:val="002016FD"/>
    <w:rsid w:val="00201A7C"/>
    <w:rsid w:val="00201F13"/>
    <w:rsid w:val="00201FB6"/>
    <w:rsid w:val="0020216E"/>
    <w:rsid w:val="002022C5"/>
    <w:rsid w:val="00202600"/>
    <w:rsid w:val="0020270D"/>
    <w:rsid w:val="0020298C"/>
    <w:rsid w:val="0020302D"/>
    <w:rsid w:val="00203066"/>
    <w:rsid w:val="0020379E"/>
    <w:rsid w:val="002038D8"/>
    <w:rsid w:val="00203A57"/>
    <w:rsid w:val="00203BA1"/>
    <w:rsid w:val="00203EA3"/>
    <w:rsid w:val="00203EBE"/>
    <w:rsid w:val="00203EC8"/>
    <w:rsid w:val="0020413A"/>
    <w:rsid w:val="0020413C"/>
    <w:rsid w:val="00204460"/>
    <w:rsid w:val="002046C0"/>
    <w:rsid w:val="0020485E"/>
    <w:rsid w:val="0020486E"/>
    <w:rsid w:val="002048C7"/>
    <w:rsid w:val="00204A71"/>
    <w:rsid w:val="00204F1E"/>
    <w:rsid w:val="0020514F"/>
    <w:rsid w:val="00205354"/>
    <w:rsid w:val="00205442"/>
    <w:rsid w:val="0020622A"/>
    <w:rsid w:val="002063BF"/>
    <w:rsid w:val="00206447"/>
    <w:rsid w:val="00206632"/>
    <w:rsid w:val="00206705"/>
    <w:rsid w:val="0020687B"/>
    <w:rsid w:val="0020692D"/>
    <w:rsid w:val="00206B6A"/>
    <w:rsid w:val="00206D1A"/>
    <w:rsid w:val="00206EB9"/>
    <w:rsid w:val="00206F35"/>
    <w:rsid w:val="0020701F"/>
    <w:rsid w:val="0020705F"/>
    <w:rsid w:val="00207092"/>
    <w:rsid w:val="0020715F"/>
    <w:rsid w:val="00207430"/>
    <w:rsid w:val="002074FD"/>
    <w:rsid w:val="002079E8"/>
    <w:rsid w:val="00207B8E"/>
    <w:rsid w:val="00207F00"/>
    <w:rsid w:val="0021039D"/>
    <w:rsid w:val="002103EF"/>
    <w:rsid w:val="00210475"/>
    <w:rsid w:val="00210519"/>
    <w:rsid w:val="00210F23"/>
    <w:rsid w:val="00211063"/>
    <w:rsid w:val="002113F7"/>
    <w:rsid w:val="00211514"/>
    <w:rsid w:val="002116C7"/>
    <w:rsid w:val="002116D4"/>
    <w:rsid w:val="00211777"/>
    <w:rsid w:val="002118EC"/>
    <w:rsid w:val="00211BAA"/>
    <w:rsid w:val="002121FA"/>
    <w:rsid w:val="0021252C"/>
    <w:rsid w:val="0021285D"/>
    <w:rsid w:val="00212E3F"/>
    <w:rsid w:val="00212F85"/>
    <w:rsid w:val="002138D3"/>
    <w:rsid w:val="00213B8B"/>
    <w:rsid w:val="00213C7E"/>
    <w:rsid w:val="00213D1F"/>
    <w:rsid w:val="00213FE2"/>
    <w:rsid w:val="00214815"/>
    <w:rsid w:val="00214C76"/>
    <w:rsid w:val="00214E10"/>
    <w:rsid w:val="00214F0C"/>
    <w:rsid w:val="00215092"/>
    <w:rsid w:val="0021511D"/>
    <w:rsid w:val="00215180"/>
    <w:rsid w:val="002152CF"/>
    <w:rsid w:val="002153C3"/>
    <w:rsid w:val="002153E9"/>
    <w:rsid w:val="002157B3"/>
    <w:rsid w:val="00215A9B"/>
    <w:rsid w:val="00216183"/>
    <w:rsid w:val="00216263"/>
    <w:rsid w:val="0021627D"/>
    <w:rsid w:val="0021630B"/>
    <w:rsid w:val="0021664F"/>
    <w:rsid w:val="0021681C"/>
    <w:rsid w:val="0021697B"/>
    <w:rsid w:val="00216D4C"/>
    <w:rsid w:val="00216D83"/>
    <w:rsid w:val="00216D99"/>
    <w:rsid w:val="00217139"/>
    <w:rsid w:val="00217147"/>
    <w:rsid w:val="002172E4"/>
    <w:rsid w:val="0021745B"/>
    <w:rsid w:val="00217636"/>
    <w:rsid w:val="002177F5"/>
    <w:rsid w:val="0021789C"/>
    <w:rsid w:val="00217EE3"/>
    <w:rsid w:val="002205BA"/>
    <w:rsid w:val="002207F5"/>
    <w:rsid w:val="00220F2F"/>
    <w:rsid w:val="00221240"/>
    <w:rsid w:val="00221433"/>
    <w:rsid w:val="0022162A"/>
    <w:rsid w:val="00221732"/>
    <w:rsid w:val="002217FB"/>
    <w:rsid w:val="0022191D"/>
    <w:rsid w:val="00221966"/>
    <w:rsid w:val="002219E7"/>
    <w:rsid w:val="00221C8E"/>
    <w:rsid w:val="00222399"/>
    <w:rsid w:val="00222877"/>
    <w:rsid w:val="00222B86"/>
    <w:rsid w:val="00222D11"/>
    <w:rsid w:val="00222E73"/>
    <w:rsid w:val="00222F7B"/>
    <w:rsid w:val="002230AB"/>
    <w:rsid w:val="00223136"/>
    <w:rsid w:val="0022322C"/>
    <w:rsid w:val="00223270"/>
    <w:rsid w:val="00223682"/>
    <w:rsid w:val="00223AA4"/>
    <w:rsid w:val="00223BC8"/>
    <w:rsid w:val="00223F5A"/>
    <w:rsid w:val="00223F5F"/>
    <w:rsid w:val="0022412A"/>
    <w:rsid w:val="002244C7"/>
    <w:rsid w:val="002245C1"/>
    <w:rsid w:val="002245C5"/>
    <w:rsid w:val="002249E7"/>
    <w:rsid w:val="00224E00"/>
    <w:rsid w:val="002256F6"/>
    <w:rsid w:val="0022591D"/>
    <w:rsid w:val="00226732"/>
    <w:rsid w:val="00226839"/>
    <w:rsid w:val="00226C19"/>
    <w:rsid w:val="00226C55"/>
    <w:rsid w:val="00226CCB"/>
    <w:rsid w:val="00226CCC"/>
    <w:rsid w:val="00226FE8"/>
    <w:rsid w:val="002273AB"/>
    <w:rsid w:val="00227417"/>
    <w:rsid w:val="00227432"/>
    <w:rsid w:val="00227C31"/>
    <w:rsid w:val="00227CD3"/>
    <w:rsid w:val="00227CE4"/>
    <w:rsid w:val="00227FA8"/>
    <w:rsid w:val="002301B1"/>
    <w:rsid w:val="00230667"/>
    <w:rsid w:val="00230670"/>
    <w:rsid w:val="002306F9"/>
    <w:rsid w:val="002309D7"/>
    <w:rsid w:val="00230B5A"/>
    <w:rsid w:val="00230B97"/>
    <w:rsid w:val="00230FDA"/>
    <w:rsid w:val="00231143"/>
    <w:rsid w:val="00231E39"/>
    <w:rsid w:val="00232009"/>
    <w:rsid w:val="002329E8"/>
    <w:rsid w:val="00232A45"/>
    <w:rsid w:val="00232DE7"/>
    <w:rsid w:val="00232F53"/>
    <w:rsid w:val="002330CF"/>
    <w:rsid w:val="00233115"/>
    <w:rsid w:val="0023315D"/>
    <w:rsid w:val="00233187"/>
    <w:rsid w:val="00233705"/>
    <w:rsid w:val="00233B6C"/>
    <w:rsid w:val="00233CC3"/>
    <w:rsid w:val="00233D9F"/>
    <w:rsid w:val="00234341"/>
    <w:rsid w:val="0023496E"/>
    <w:rsid w:val="00234B61"/>
    <w:rsid w:val="00234C5C"/>
    <w:rsid w:val="00234DE4"/>
    <w:rsid w:val="00234ECC"/>
    <w:rsid w:val="00234EF5"/>
    <w:rsid w:val="00235089"/>
    <w:rsid w:val="00235117"/>
    <w:rsid w:val="002353E3"/>
    <w:rsid w:val="002354D3"/>
    <w:rsid w:val="002355DB"/>
    <w:rsid w:val="0023578C"/>
    <w:rsid w:val="002358F8"/>
    <w:rsid w:val="00235F1E"/>
    <w:rsid w:val="00236078"/>
    <w:rsid w:val="0023650E"/>
    <w:rsid w:val="0023682B"/>
    <w:rsid w:val="00236892"/>
    <w:rsid w:val="00236A89"/>
    <w:rsid w:val="002373DB"/>
    <w:rsid w:val="0023743D"/>
    <w:rsid w:val="00237709"/>
    <w:rsid w:val="00237F6A"/>
    <w:rsid w:val="002401A4"/>
    <w:rsid w:val="002401E2"/>
    <w:rsid w:val="002403E0"/>
    <w:rsid w:val="0024048F"/>
    <w:rsid w:val="00240825"/>
    <w:rsid w:val="00240B32"/>
    <w:rsid w:val="00240DB3"/>
    <w:rsid w:val="00240DEC"/>
    <w:rsid w:val="00240F8C"/>
    <w:rsid w:val="00241030"/>
    <w:rsid w:val="002414E1"/>
    <w:rsid w:val="00241636"/>
    <w:rsid w:val="002416E4"/>
    <w:rsid w:val="00241BDB"/>
    <w:rsid w:val="00241C22"/>
    <w:rsid w:val="00241D15"/>
    <w:rsid w:val="00241D60"/>
    <w:rsid w:val="00242192"/>
    <w:rsid w:val="002425B4"/>
    <w:rsid w:val="002426FB"/>
    <w:rsid w:val="00242FE6"/>
    <w:rsid w:val="00242FEF"/>
    <w:rsid w:val="0024357D"/>
    <w:rsid w:val="00243F8C"/>
    <w:rsid w:val="0024400C"/>
    <w:rsid w:val="0024417A"/>
    <w:rsid w:val="00244563"/>
    <w:rsid w:val="00244824"/>
    <w:rsid w:val="002449EC"/>
    <w:rsid w:val="00244D2D"/>
    <w:rsid w:val="00244D42"/>
    <w:rsid w:val="00244D69"/>
    <w:rsid w:val="00244EF2"/>
    <w:rsid w:val="002451C7"/>
    <w:rsid w:val="00245B0C"/>
    <w:rsid w:val="00245BDA"/>
    <w:rsid w:val="00245C96"/>
    <w:rsid w:val="00245E4E"/>
    <w:rsid w:val="00245F96"/>
    <w:rsid w:val="00245FC5"/>
    <w:rsid w:val="00245FDD"/>
    <w:rsid w:val="002460AA"/>
    <w:rsid w:val="00246161"/>
    <w:rsid w:val="002461FD"/>
    <w:rsid w:val="0024620B"/>
    <w:rsid w:val="0024631E"/>
    <w:rsid w:val="0024686A"/>
    <w:rsid w:val="00246A7B"/>
    <w:rsid w:val="00247965"/>
    <w:rsid w:val="00247BBF"/>
    <w:rsid w:val="00247F2E"/>
    <w:rsid w:val="002503B0"/>
    <w:rsid w:val="00250CF1"/>
    <w:rsid w:val="00250E7F"/>
    <w:rsid w:val="00251346"/>
    <w:rsid w:val="002514B6"/>
    <w:rsid w:val="00251521"/>
    <w:rsid w:val="002516EB"/>
    <w:rsid w:val="002516F7"/>
    <w:rsid w:val="00251AB2"/>
    <w:rsid w:val="00251D4A"/>
    <w:rsid w:val="00251E56"/>
    <w:rsid w:val="00251F00"/>
    <w:rsid w:val="002522AD"/>
    <w:rsid w:val="0025232C"/>
    <w:rsid w:val="002525B1"/>
    <w:rsid w:val="00252881"/>
    <w:rsid w:val="00252911"/>
    <w:rsid w:val="00252AD7"/>
    <w:rsid w:val="00252FEE"/>
    <w:rsid w:val="00253443"/>
    <w:rsid w:val="002534BD"/>
    <w:rsid w:val="00253A0E"/>
    <w:rsid w:val="00253A60"/>
    <w:rsid w:val="00253A75"/>
    <w:rsid w:val="00253F94"/>
    <w:rsid w:val="0025425D"/>
    <w:rsid w:val="0025460B"/>
    <w:rsid w:val="002547E0"/>
    <w:rsid w:val="00254F3D"/>
    <w:rsid w:val="002550DC"/>
    <w:rsid w:val="00255429"/>
    <w:rsid w:val="00255487"/>
    <w:rsid w:val="00255E20"/>
    <w:rsid w:val="00255E51"/>
    <w:rsid w:val="00255E9B"/>
    <w:rsid w:val="00256060"/>
    <w:rsid w:val="00256237"/>
    <w:rsid w:val="002564B2"/>
    <w:rsid w:val="002566E4"/>
    <w:rsid w:val="002566F6"/>
    <w:rsid w:val="00256B6B"/>
    <w:rsid w:val="00256C47"/>
    <w:rsid w:val="00256F4D"/>
    <w:rsid w:val="00257107"/>
    <w:rsid w:val="0025710C"/>
    <w:rsid w:val="00257150"/>
    <w:rsid w:val="002572C5"/>
    <w:rsid w:val="002572F4"/>
    <w:rsid w:val="0025756B"/>
    <w:rsid w:val="00257751"/>
    <w:rsid w:val="00257CB8"/>
    <w:rsid w:val="002602F1"/>
    <w:rsid w:val="002603E6"/>
    <w:rsid w:val="00260449"/>
    <w:rsid w:val="002604BB"/>
    <w:rsid w:val="002604D9"/>
    <w:rsid w:val="00260D5F"/>
    <w:rsid w:val="002613B3"/>
    <w:rsid w:val="0026141E"/>
    <w:rsid w:val="00261421"/>
    <w:rsid w:val="00261813"/>
    <w:rsid w:val="0026188A"/>
    <w:rsid w:val="00261C4F"/>
    <w:rsid w:val="00261CC4"/>
    <w:rsid w:val="00261E63"/>
    <w:rsid w:val="00261F6F"/>
    <w:rsid w:val="002620D5"/>
    <w:rsid w:val="002622B1"/>
    <w:rsid w:val="002622F3"/>
    <w:rsid w:val="002623C4"/>
    <w:rsid w:val="00262431"/>
    <w:rsid w:val="002624D6"/>
    <w:rsid w:val="0026281D"/>
    <w:rsid w:val="0026290C"/>
    <w:rsid w:val="00262D54"/>
    <w:rsid w:val="00262E33"/>
    <w:rsid w:val="00262E4E"/>
    <w:rsid w:val="00262FB2"/>
    <w:rsid w:val="002631F1"/>
    <w:rsid w:val="002633D7"/>
    <w:rsid w:val="00263441"/>
    <w:rsid w:val="00263B85"/>
    <w:rsid w:val="00263BD5"/>
    <w:rsid w:val="00263D46"/>
    <w:rsid w:val="00263E35"/>
    <w:rsid w:val="00263FC6"/>
    <w:rsid w:val="0026408B"/>
    <w:rsid w:val="00264795"/>
    <w:rsid w:val="002648F6"/>
    <w:rsid w:val="00264B59"/>
    <w:rsid w:val="00264B74"/>
    <w:rsid w:val="00264BC5"/>
    <w:rsid w:val="00265505"/>
    <w:rsid w:val="002656B5"/>
    <w:rsid w:val="0026586E"/>
    <w:rsid w:val="00265928"/>
    <w:rsid w:val="002659F0"/>
    <w:rsid w:val="00265D30"/>
    <w:rsid w:val="00265D6E"/>
    <w:rsid w:val="00265E85"/>
    <w:rsid w:val="002662D2"/>
    <w:rsid w:val="002665F5"/>
    <w:rsid w:val="002666F7"/>
    <w:rsid w:val="00266813"/>
    <w:rsid w:val="0026693B"/>
    <w:rsid w:val="00266A1E"/>
    <w:rsid w:val="00266BD9"/>
    <w:rsid w:val="00266EBE"/>
    <w:rsid w:val="0026745C"/>
    <w:rsid w:val="002676BB"/>
    <w:rsid w:val="002678DD"/>
    <w:rsid w:val="002678EA"/>
    <w:rsid w:val="00267998"/>
    <w:rsid w:val="00267A49"/>
    <w:rsid w:val="00267AA7"/>
    <w:rsid w:val="00267AD4"/>
    <w:rsid w:val="00267D6A"/>
    <w:rsid w:val="002700A6"/>
    <w:rsid w:val="002700B0"/>
    <w:rsid w:val="0027013E"/>
    <w:rsid w:val="00270175"/>
    <w:rsid w:val="00270183"/>
    <w:rsid w:val="00270186"/>
    <w:rsid w:val="0027020D"/>
    <w:rsid w:val="0027031A"/>
    <w:rsid w:val="00270333"/>
    <w:rsid w:val="0027047E"/>
    <w:rsid w:val="002707FA"/>
    <w:rsid w:val="002707FF"/>
    <w:rsid w:val="00270914"/>
    <w:rsid w:val="00270BE7"/>
    <w:rsid w:val="00270C0B"/>
    <w:rsid w:val="00270D22"/>
    <w:rsid w:val="002718ED"/>
    <w:rsid w:val="00271A2F"/>
    <w:rsid w:val="00271F02"/>
    <w:rsid w:val="00271F56"/>
    <w:rsid w:val="00271FCB"/>
    <w:rsid w:val="00272B42"/>
    <w:rsid w:val="00272BCA"/>
    <w:rsid w:val="00272E83"/>
    <w:rsid w:val="00272ECF"/>
    <w:rsid w:val="00272EE0"/>
    <w:rsid w:val="0027310C"/>
    <w:rsid w:val="0027362A"/>
    <w:rsid w:val="002736F9"/>
    <w:rsid w:val="002737C5"/>
    <w:rsid w:val="00273B90"/>
    <w:rsid w:val="00273CC3"/>
    <w:rsid w:val="00273EBB"/>
    <w:rsid w:val="002745D7"/>
    <w:rsid w:val="002745E5"/>
    <w:rsid w:val="002749DF"/>
    <w:rsid w:val="00274C9E"/>
    <w:rsid w:val="00274F27"/>
    <w:rsid w:val="00275388"/>
    <w:rsid w:val="00275958"/>
    <w:rsid w:val="00275B18"/>
    <w:rsid w:val="00275B32"/>
    <w:rsid w:val="00275B47"/>
    <w:rsid w:val="00275ED0"/>
    <w:rsid w:val="00276059"/>
    <w:rsid w:val="0027628E"/>
    <w:rsid w:val="00276B69"/>
    <w:rsid w:val="00276FD1"/>
    <w:rsid w:val="00277143"/>
    <w:rsid w:val="002774F4"/>
    <w:rsid w:val="002774FD"/>
    <w:rsid w:val="002775D9"/>
    <w:rsid w:val="00277644"/>
    <w:rsid w:val="002776A3"/>
    <w:rsid w:val="002776DA"/>
    <w:rsid w:val="00277881"/>
    <w:rsid w:val="002779A7"/>
    <w:rsid w:val="00277A26"/>
    <w:rsid w:val="00280859"/>
    <w:rsid w:val="002808E2"/>
    <w:rsid w:val="00280A0A"/>
    <w:rsid w:val="00280A7C"/>
    <w:rsid w:val="00280AA5"/>
    <w:rsid w:val="00280FE9"/>
    <w:rsid w:val="00281044"/>
    <w:rsid w:val="002813F5"/>
    <w:rsid w:val="0028144F"/>
    <w:rsid w:val="0028171D"/>
    <w:rsid w:val="0028199F"/>
    <w:rsid w:val="00281ABB"/>
    <w:rsid w:val="002820AB"/>
    <w:rsid w:val="00282522"/>
    <w:rsid w:val="00282652"/>
    <w:rsid w:val="002826BF"/>
    <w:rsid w:val="002826C2"/>
    <w:rsid w:val="0028284D"/>
    <w:rsid w:val="00282ED8"/>
    <w:rsid w:val="00282F34"/>
    <w:rsid w:val="002831C5"/>
    <w:rsid w:val="002831CA"/>
    <w:rsid w:val="00283238"/>
    <w:rsid w:val="00283CBF"/>
    <w:rsid w:val="00283D14"/>
    <w:rsid w:val="002840A3"/>
    <w:rsid w:val="00284488"/>
    <w:rsid w:val="00284658"/>
    <w:rsid w:val="002848A1"/>
    <w:rsid w:val="00284C20"/>
    <w:rsid w:val="00284E2F"/>
    <w:rsid w:val="00285022"/>
    <w:rsid w:val="00285453"/>
    <w:rsid w:val="002859C9"/>
    <w:rsid w:val="00285AEA"/>
    <w:rsid w:val="00285EAC"/>
    <w:rsid w:val="00285EE8"/>
    <w:rsid w:val="00285F92"/>
    <w:rsid w:val="00286018"/>
    <w:rsid w:val="002860CB"/>
    <w:rsid w:val="00286DFA"/>
    <w:rsid w:val="00286E01"/>
    <w:rsid w:val="00287166"/>
    <w:rsid w:val="002877B8"/>
    <w:rsid w:val="00287B9D"/>
    <w:rsid w:val="00287D4A"/>
    <w:rsid w:val="00287E36"/>
    <w:rsid w:val="00290361"/>
    <w:rsid w:val="00290CBC"/>
    <w:rsid w:val="00290D16"/>
    <w:rsid w:val="00290FD4"/>
    <w:rsid w:val="002918DD"/>
    <w:rsid w:val="00291B4B"/>
    <w:rsid w:val="00292647"/>
    <w:rsid w:val="00292657"/>
    <w:rsid w:val="002927E1"/>
    <w:rsid w:val="00292EE9"/>
    <w:rsid w:val="00292F99"/>
    <w:rsid w:val="00292FF1"/>
    <w:rsid w:val="0029301D"/>
    <w:rsid w:val="00293116"/>
    <w:rsid w:val="002933CD"/>
    <w:rsid w:val="00293907"/>
    <w:rsid w:val="00293D8E"/>
    <w:rsid w:val="00294073"/>
    <w:rsid w:val="002946A7"/>
    <w:rsid w:val="0029476C"/>
    <w:rsid w:val="0029499B"/>
    <w:rsid w:val="00294EA0"/>
    <w:rsid w:val="00295986"/>
    <w:rsid w:val="00295B0C"/>
    <w:rsid w:val="00295D57"/>
    <w:rsid w:val="00295DC2"/>
    <w:rsid w:val="00296052"/>
    <w:rsid w:val="002961CC"/>
    <w:rsid w:val="002964C9"/>
    <w:rsid w:val="002966EA"/>
    <w:rsid w:val="00297211"/>
    <w:rsid w:val="00297228"/>
    <w:rsid w:val="002972A7"/>
    <w:rsid w:val="002974FB"/>
    <w:rsid w:val="0029759B"/>
    <w:rsid w:val="00297BF1"/>
    <w:rsid w:val="00297C30"/>
    <w:rsid w:val="00297C36"/>
    <w:rsid w:val="002A0306"/>
    <w:rsid w:val="002A06DC"/>
    <w:rsid w:val="002A081C"/>
    <w:rsid w:val="002A08A5"/>
    <w:rsid w:val="002A0A14"/>
    <w:rsid w:val="002A0E99"/>
    <w:rsid w:val="002A18DD"/>
    <w:rsid w:val="002A199D"/>
    <w:rsid w:val="002A1DAD"/>
    <w:rsid w:val="002A1DC0"/>
    <w:rsid w:val="002A2168"/>
    <w:rsid w:val="002A22D2"/>
    <w:rsid w:val="002A24D2"/>
    <w:rsid w:val="002A25E2"/>
    <w:rsid w:val="002A270E"/>
    <w:rsid w:val="002A2975"/>
    <w:rsid w:val="002A2B58"/>
    <w:rsid w:val="002A2D2A"/>
    <w:rsid w:val="002A2E4F"/>
    <w:rsid w:val="002A31BA"/>
    <w:rsid w:val="002A34EF"/>
    <w:rsid w:val="002A365D"/>
    <w:rsid w:val="002A39EF"/>
    <w:rsid w:val="002A3DD9"/>
    <w:rsid w:val="002A3DF0"/>
    <w:rsid w:val="002A3E65"/>
    <w:rsid w:val="002A3E78"/>
    <w:rsid w:val="002A3F49"/>
    <w:rsid w:val="002A3F9F"/>
    <w:rsid w:val="002A406E"/>
    <w:rsid w:val="002A4098"/>
    <w:rsid w:val="002A4248"/>
    <w:rsid w:val="002A43D0"/>
    <w:rsid w:val="002A44E4"/>
    <w:rsid w:val="002A452F"/>
    <w:rsid w:val="002A45BA"/>
    <w:rsid w:val="002A4A83"/>
    <w:rsid w:val="002A4A96"/>
    <w:rsid w:val="002A4BF9"/>
    <w:rsid w:val="002A4F69"/>
    <w:rsid w:val="002A5245"/>
    <w:rsid w:val="002A54A1"/>
    <w:rsid w:val="002A550A"/>
    <w:rsid w:val="002A5B01"/>
    <w:rsid w:val="002A5BD6"/>
    <w:rsid w:val="002A5E1C"/>
    <w:rsid w:val="002A61DE"/>
    <w:rsid w:val="002A6508"/>
    <w:rsid w:val="002A67C3"/>
    <w:rsid w:val="002A6A66"/>
    <w:rsid w:val="002A6AD3"/>
    <w:rsid w:val="002A6E4F"/>
    <w:rsid w:val="002A7119"/>
    <w:rsid w:val="002A72A0"/>
    <w:rsid w:val="002A7329"/>
    <w:rsid w:val="002A732A"/>
    <w:rsid w:val="002A790B"/>
    <w:rsid w:val="002A7B6A"/>
    <w:rsid w:val="002A7EEA"/>
    <w:rsid w:val="002B0035"/>
    <w:rsid w:val="002B05D4"/>
    <w:rsid w:val="002B0B24"/>
    <w:rsid w:val="002B13B6"/>
    <w:rsid w:val="002B1431"/>
    <w:rsid w:val="002B1962"/>
    <w:rsid w:val="002B1BAA"/>
    <w:rsid w:val="002B1BD6"/>
    <w:rsid w:val="002B1D4F"/>
    <w:rsid w:val="002B2395"/>
    <w:rsid w:val="002B27FF"/>
    <w:rsid w:val="002B2B12"/>
    <w:rsid w:val="002B2DF1"/>
    <w:rsid w:val="002B2F55"/>
    <w:rsid w:val="002B2FF4"/>
    <w:rsid w:val="002B30B1"/>
    <w:rsid w:val="002B321A"/>
    <w:rsid w:val="002B3C14"/>
    <w:rsid w:val="002B3C24"/>
    <w:rsid w:val="002B3C49"/>
    <w:rsid w:val="002B3ECC"/>
    <w:rsid w:val="002B4222"/>
    <w:rsid w:val="002B4918"/>
    <w:rsid w:val="002B4FDF"/>
    <w:rsid w:val="002B55CB"/>
    <w:rsid w:val="002B5718"/>
    <w:rsid w:val="002B5ABF"/>
    <w:rsid w:val="002B62B6"/>
    <w:rsid w:val="002B6437"/>
    <w:rsid w:val="002B66F7"/>
    <w:rsid w:val="002B6BBA"/>
    <w:rsid w:val="002B6DA6"/>
    <w:rsid w:val="002B718E"/>
    <w:rsid w:val="002B719B"/>
    <w:rsid w:val="002B71CC"/>
    <w:rsid w:val="002B78D2"/>
    <w:rsid w:val="002B7951"/>
    <w:rsid w:val="002B7BA7"/>
    <w:rsid w:val="002B7CF8"/>
    <w:rsid w:val="002B7CFD"/>
    <w:rsid w:val="002B7D58"/>
    <w:rsid w:val="002B7FCF"/>
    <w:rsid w:val="002C0003"/>
    <w:rsid w:val="002C01DB"/>
    <w:rsid w:val="002C02B9"/>
    <w:rsid w:val="002C0514"/>
    <w:rsid w:val="002C0617"/>
    <w:rsid w:val="002C0CE8"/>
    <w:rsid w:val="002C0EBB"/>
    <w:rsid w:val="002C1342"/>
    <w:rsid w:val="002C13C4"/>
    <w:rsid w:val="002C1888"/>
    <w:rsid w:val="002C193B"/>
    <w:rsid w:val="002C1B30"/>
    <w:rsid w:val="002C1B91"/>
    <w:rsid w:val="002C1EFC"/>
    <w:rsid w:val="002C2055"/>
    <w:rsid w:val="002C224C"/>
    <w:rsid w:val="002C2274"/>
    <w:rsid w:val="002C23F7"/>
    <w:rsid w:val="002C25FF"/>
    <w:rsid w:val="002C2EEB"/>
    <w:rsid w:val="002C31C7"/>
    <w:rsid w:val="002C3B2C"/>
    <w:rsid w:val="002C3E26"/>
    <w:rsid w:val="002C4142"/>
    <w:rsid w:val="002C4544"/>
    <w:rsid w:val="002C47D2"/>
    <w:rsid w:val="002C47DA"/>
    <w:rsid w:val="002C48CB"/>
    <w:rsid w:val="002C495A"/>
    <w:rsid w:val="002C4D3F"/>
    <w:rsid w:val="002C512A"/>
    <w:rsid w:val="002C5501"/>
    <w:rsid w:val="002C5652"/>
    <w:rsid w:val="002C56AE"/>
    <w:rsid w:val="002C5965"/>
    <w:rsid w:val="002C59ED"/>
    <w:rsid w:val="002C5DC0"/>
    <w:rsid w:val="002C620F"/>
    <w:rsid w:val="002C640C"/>
    <w:rsid w:val="002C67F4"/>
    <w:rsid w:val="002C6A67"/>
    <w:rsid w:val="002C6D97"/>
    <w:rsid w:val="002C6DFE"/>
    <w:rsid w:val="002C6E81"/>
    <w:rsid w:val="002C71C8"/>
    <w:rsid w:val="002C72A6"/>
    <w:rsid w:val="002C74AD"/>
    <w:rsid w:val="002C789C"/>
    <w:rsid w:val="002C78CD"/>
    <w:rsid w:val="002C7B8C"/>
    <w:rsid w:val="002C7CD5"/>
    <w:rsid w:val="002C7E1C"/>
    <w:rsid w:val="002C7E79"/>
    <w:rsid w:val="002C7F43"/>
    <w:rsid w:val="002D0021"/>
    <w:rsid w:val="002D0244"/>
    <w:rsid w:val="002D02AB"/>
    <w:rsid w:val="002D02E0"/>
    <w:rsid w:val="002D0375"/>
    <w:rsid w:val="002D0732"/>
    <w:rsid w:val="002D08DE"/>
    <w:rsid w:val="002D11FA"/>
    <w:rsid w:val="002D1260"/>
    <w:rsid w:val="002D14FD"/>
    <w:rsid w:val="002D1779"/>
    <w:rsid w:val="002D1945"/>
    <w:rsid w:val="002D1ECC"/>
    <w:rsid w:val="002D1F43"/>
    <w:rsid w:val="002D203A"/>
    <w:rsid w:val="002D262D"/>
    <w:rsid w:val="002D2832"/>
    <w:rsid w:val="002D2A99"/>
    <w:rsid w:val="002D2B44"/>
    <w:rsid w:val="002D2BEE"/>
    <w:rsid w:val="002D2D32"/>
    <w:rsid w:val="002D31D9"/>
    <w:rsid w:val="002D32F0"/>
    <w:rsid w:val="002D349D"/>
    <w:rsid w:val="002D381E"/>
    <w:rsid w:val="002D39A0"/>
    <w:rsid w:val="002D3E66"/>
    <w:rsid w:val="002D40B6"/>
    <w:rsid w:val="002D49A9"/>
    <w:rsid w:val="002D4DA7"/>
    <w:rsid w:val="002D4E38"/>
    <w:rsid w:val="002D5139"/>
    <w:rsid w:val="002D51E5"/>
    <w:rsid w:val="002D53BF"/>
    <w:rsid w:val="002D5529"/>
    <w:rsid w:val="002D563B"/>
    <w:rsid w:val="002D567A"/>
    <w:rsid w:val="002D58AB"/>
    <w:rsid w:val="002D5B16"/>
    <w:rsid w:val="002D60E6"/>
    <w:rsid w:val="002D6299"/>
    <w:rsid w:val="002D63F2"/>
    <w:rsid w:val="002D6568"/>
    <w:rsid w:val="002D657A"/>
    <w:rsid w:val="002D665F"/>
    <w:rsid w:val="002D66B8"/>
    <w:rsid w:val="002D6A5E"/>
    <w:rsid w:val="002D6B34"/>
    <w:rsid w:val="002D6FB4"/>
    <w:rsid w:val="002D72CC"/>
    <w:rsid w:val="002D73FB"/>
    <w:rsid w:val="002D77AC"/>
    <w:rsid w:val="002D793A"/>
    <w:rsid w:val="002D794F"/>
    <w:rsid w:val="002D7C16"/>
    <w:rsid w:val="002D7C3A"/>
    <w:rsid w:val="002D7C80"/>
    <w:rsid w:val="002D7DE2"/>
    <w:rsid w:val="002D7E8C"/>
    <w:rsid w:val="002E0E76"/>
    <w:rsid w:val="002E13E2"/>
    <w:rsid w:val="002E19CE"/>
    <w:rsid w:val="002E2528"/>
    <w:rsid w:val="002E274D"/>
    <w:rsid w:val="002E27B7"/>
    <w:rsid w:val="002E2AC4"/>
    <w:rsid w:val="002E2B1F"/>
    <w:rsid w:val="002E2C26"/>
    <w:rsid w:val="002E3261"/>
    <w:rsid w:val="002E3310"/>
    <w:rsid w:val="002E33FB"/>
    <w:rsid w:val="002E34ED"/>
    <w:rsid w:val="002E36EC"/>
    <w:rsid w:val="002E3A12"/>
    <w:rsid w:val="002E3B35"/>
    <w:rsid w:val="002E3C02"/>
    <w:rsid w:val="002E3CA7"/>
    <w:rsid w:val="002E40C6"/>
    <w:rsid w:val="002E4196"/>
    <w:rsid w:val="002E4580"/>
    <w:rsid w:val="002E472F"/>
    <w:rsid w:val="002E4CDF"/>
    <w:rsid w:val="002E5111"/>
    <w:rsid w:val="002E539C"/>
    <w:rsid w:val="002E55BC"/>
    <w:rsid w:val="002E60DA"/>
    <w:rsid w:val="002E651F"/>
    <w:rsid w:val="002E6549"/>
    <w:rsid w:val="002E65D1"/>
    <w:rsid w:val="002E6A5A"/>
    <w:rsid w:val="002E6CBD"/>
    <w:rsid w:val="002E6D21"/>
    <w:rsid w:val="002E6D60"/>
    <w:rsid w:val="002E6F5C"/>
    <w:rsid w:val="002E7160"/>
    <w:rsid w:val="002E735B"/>
    <w:rsid w:val="002E73BB"/>
    <w:rsid w:val="002E7717"/>
    <w:rsid w:val="002E7B91"/>
    <w:rsid w:val="002E7C87"/>
    <w:rsid w:val="002E7D52"/>
    <w:rsid w:val="002E7D6A"/>
    <w:rsid w:val="002E7DA4"/>
    <w:rsid w:val="002E7E90"/>
    <w:rsid w:val="002F013D"/>
    <w:rsid w:val="002F0516"/>
    <w:rsid w:val="002F093F"/>
    <w:rsid w:val="002F0C1D"/>
    <w:rsid w:val="002F0C83"/>
    <w:rsid w:val="002F1213"/>
    <w:rsid w:val="002F1490"/>
    <w:rsid w:val="002F1515"/>
    <w:rsid w:val="002F1B28"/>
    <w:rsid w:val="002F211D"/>
    <w:rsid w:val="002F2267"/>
    <w:rsid w:val="002F2503"/>
    <w:rsid w:val="002F2534"/>
    <w:rsid w:val="002F26AC"/>
    <w:rsid w:val="002F29B6"/>
    <w:rsid w:val="002F29B9"/>
    <w:rsid w:val="002F2B8C"/>
    <w:rsid w:val="002F2CCF"/>
    <w:rsid w:val="002F2CE0"/>
    <w:rsid w:val="002F2D9C"/>
    <w:rsid w:val="002F2FA7"/>
    <w:rsid w:val="002F301B"/>
    <w:rsid w:val="002F311E"/>
    <w:rsid w:val="002F34E3"/>
    <w:rsid w:val="002F3771"/>
    <w:rsid w:val="002F381D"/>
    <w:rsid w:val="002F3824"/>
    <w:rsid w:val="002F38F7"/>
    <w:rsid w:val="002F3B1A"/>
    <w:rsid w:val="002F3BE6"/>
    <w:rsid w:val="002F3E40"/>
    <w:rsid w:val="002F3F32"/>
    <w:rsid w:val="002F3F8F"/>
    <w:rsid w:val="002F40D1"/>
    <w:rsid w:val="002F41C7"/>
    <w:rsid w:val="002F47C2"/>
    <w:rsid w:val="002F4893"/>
    <w:rsid w:val="002F4A44"/>
    <w:rsid w:val="002F4C07"/>
    <w:rsid w:val="002F4C5F"/>
    <w:rsid w:val="002F542E"/>
    <w:rsid w:val="002F54F2"/>
    <w:rsid w:val="002F5743"/>
    <w:rsid w:val="002F591C"/>
    <w:rsid w:val="002F5A7F"/>
    <w:rsid w:val="002F5AD2"/>
    <w:rsid w:val="002F5D1A"/>
    <w:rsid w:val="002F5DAA"/>
    <w:rsid w:val="002F5F6A"/>
    <w:rsid w:val="002F64B4"/>
    <w:rsid w:val="002F6BF1"/>
    <w:rsid w:val="002F72DB"/>
    <w:rsid w:val="002F748C"/>
    <w:rsid w:val="002F75FB"/>
    <w:rsid w:val="002F7933"/>
    <w:rsid w:val="002F79EF"/>
    <w:rsid w:val="002F7B6B"/>
    <w:rsid w:val="002F7C9F"/>
    <w:rsid w:val="002F7FA9"/>
    <w:rsid w:val="003007D2"/>
    <w:rsid w:val="003008BB"/>
    <w:rsid w:val="00300AB9"/>
    <w:rsid w:val="00300B6D"/>
    <w:rsid w:val="00300DA8"/>
    <w:rsid w:val="00300F89"/>
    <w:rsid w:val="0030101C"/>
    <w:rsid w:val="0030115F"/>
    <w:rsid w:val="003015A2"/>
    <w:rsid w:val="00301806"/>
    <w:rsid w:val="00301B05"/>
    <w:rsid w:val="00301C57"/>
    <w:rsid w:val="00301E4B"/>
    <w:rsid w:val="00302162"/>
    <w:rsid w:val="0030254C"/>
    <w:rsid w:val="00302A8A"/>
    <w:rsid w:val="00302F1E"/>
    <w:rsid w:val="00302F4C"/>
    <w:rsid w:val="00303361"/>
    <w:rsid w:val="003033F9"/>
    <w:rsid w:val="0030351C"/>
    <w:rsid w:val="0030384E"/>
    <w:rsid w:val="00303ADD"/>
    <w:rsid w:val="00303DFB"/>
    <w:rsid w:val="00303F25"/>
    <w:rsid w:val="00303F94"/>
    <w:rsid w:val="003047B0"/>
    <w:rsid w:val="0030485D"/>
    <w:rsid w:val="00304A5D"/>
    <w:rsid w:val="00304ED8"/>
    <w:rsid w:val="0030501F"/>
    <w:rsid w:val="00305213"/>
    <w:rsid w:val="0030526B"/>
    <w:rsid w:val="003053B3"/>
    <w:rsid w:val="0030564F"/>
    <w:rsid w:val="003058D7"/>
    <w:rsid w:val="003058ED"/>
    <w:rsid w:val="00305B92"/>
    <w:rsid w:val="0030604D"/>
    <w:rsid w:val="003063A9"/>
    <w:rsid w:val="003065F7"/>
    <w:rsid w:val="003065F9"/>
    <w:rsid w:val="00306768"/>
    <w:rsid w:val="0030750C"/>
    <w:rsid w:val="00307696"/>
    <w:rsid w:val="00307790"/>
    <w:rsid w:val="003078B1"/>
    <w:rsid w:val="003078FB"/>
    <w:rsid w:val="0030793C"/>
    <w:rsid w:val="003102A1"/>
    <w:rsid w:val="003103EA"/>
    <w:rsid w:val="003104D6"/>
    <w:rsid w:val="00310DBB"/>
    <w:rsid w:val="00310E1C"/>
    <w:rsid w:val="00310E90"/>
    <w:rsid w:val="003111F6"/>
    <w:rsid w:val="003115C4"/>
    <w:rsid w:val="00311938"/>
    <w:rsid w:val="00311C28"/>
    <w:rsid w:val="00311E15"/>
    <w:rsid w:val="00312032"/>
    <w:rsid w:val="003122EE"/>
    <w:rsid w:val="003123A6"/>
    <w:rsid w:val="00312879"/>
    <w:rsid w:val="003129AC"/>
    <w:rsid w:val="003129D6"/>
    <w:rsid w:val="00312CB3"/>
    <w:rsid w:val="0031317E"/>
    <w:rsid w:val="00313518"/>
    <w:rsid w:val="00313A28"/>
    <w:rsid w:val="00313B35"/>
    <w:rsid w:val="00313EFE"/>
    <w:rsid w:val="00313F36"/>
    <w:rsid w:val="00314368"/>
    <w:rsid w:val="003148DD"/>
    <w:rsid w:val="00314AB6"/>
    <w:rsid w:val="00314C66"/>
    <w:rsid w:val="0031516F"/>
    <w:rsid w:val="00315234"/>
    <w:rsid w:val="0031588B"/>
    <w:rsid w:val="003158E0"/>
    <w:rsid w:val="003158E4"/>
    <w:rsid w:val="0031594B"/>
    <w:rsid w:val="0031607C"/>
    <w:rsid w:val="0031624D"/>
    <w:rsid w:val="00316256"/>
    <w:rsid w:val="003169EB"/>
    <w:rsid w:val="00316AEF"/>
    <w:rsid w:val="00316FCA"/>
    <w:rsid w:val="003170B4"/>
    <w:rsid w:val="00317163"/>
    <w:rsid w:val="003177F0"/>
    <w:rsid w:val="00317943"/>
    <w:rsid w:val="00317C87"/>
    <w:rsid w:val="00317E83"/>
    <w:rsid w:val="00317FB9"/>
    <w:rsid w:val="00317FC7"/>
    <w:rsid w:val="003200BF"/>
    <w:rsid w:val="00320247"/>
    <w:rsid w:val="00320532"/>
    <w:rsid w:val="0032056D"/>
    <w:rsid w:val="0032074F"/>
    <w:rsid w:val="00320B51"/>
    <w:rsid w:val="00320BDF"/>
    <w:rsid w:val="00320BFD"/>
    <w:rsid w:val="00320C54"/>
    <w:rsid w:val="00320E40"/>
    <w:rsid w:val="00320F99"/>
    <w:rsid w:val="00320FCB"/>
    <w:rsid w:val="00321271"/>
    <w:rsid w:val="003213E4"/>
    <w:rsid w:val="0032186A"/>
    <w:rsid w:val="00321D2B"/>
    <w:rsid w:val="00321D5E"/>
    <w:rsid w:val="00321F19"/>
    <w:rsid w:val="00322462"/>
    <w:rsid w:val="00322BBA"/>
    <w:rsid w:val="00322DED"/>
    <w:rsid w:val="00322E2B"/>
    <w:rsid w:val="00322EF3"/>
    <w:rsid w:val="00323120"/>
    <w:rsid w:val="00323140"/>
    <w:rsid w:val="0032362A"/>
    <w:rsid w:val="00323ABF"/>
    <w:rsid w:val="00323DF8"/>
    <w:rsid w:val="00323F32"/>
    <w:rsid w:val="0032413A"/>
    <w:rsid w:val="003244A8"/>
    <w:rsid w:val="00324644"/>
    <w:rsid w:val="00324926"/>
    <w:rsid w:val="00324BB0"/>
    <w:rsid w:val="00324D3C"/>
    <w:rsid w:val="00324E95"/>
    <w:rsid w:val="0032527C"/>
    <w:rsid w:val="0032559E"/>
    <w:rsid w:val="00325AC6"/>
    <w:rsid w:val="00325C1C"/>
    <w:rsid w:val="00325C91"/>
    <w:rsid w:val="00325E3E"/>
    <w:rsid w:val="0032604E"/>
    <w:rsid w:val="003260CC"/>
    <w:rsid w:val="003260F9"/>
    <w:rsid w:val="00326473"/>
    <w:rsid w:val="00326799"/>
    <w:rsid w:val="00326B56"/>
    <w:rsid w:val="00326CCD"/>
    <w:rsid w:val="00326CDF"/>
    <w:rsid w:val="00326EBC"/>
    <w:rsid w:val="00326F16"/>
    <w:rsid w:val="0032704F"/>
    <w:rsid w:val="003273BC"/>
    <w:rsid w:val="0032762F"/>
    <w:rsid w:val="0032791A"/>
    <w:rsid w:val="00327B1D"/>
    <w:rsid w:val="00330245"/>
    <w:rsid w:val="003308DF"/>
    <w:rsid w:val="00330979"/>
    <w:rsid w:val="003309A6"/>
    <w:rsid w:val="00330ED5"/>
    <w:rsid w:val="003314DB"/>
    <w:rsid w:val="0033153B"/>
    <w:rsid w:val="00331583"/>
    <w:rsid w:val="00331899"/>
    <w:rsid w:val="00331930"/>
    <w:rsid w:val="00331B96"/>
    <w:rsid w:val="00331FBB"/>
    <w:rsid w:val="0033207A"/>
    <w:rsid w:val="003320B6"/>
    <w:rsid w:val="00332375"/>
    <w:rsid w:val="00332591"/>
    <w:rsid w:val="00332652"/>
    <w:rsid w:val="0033279E"/>
    <w:rsid w:val="00332940"/>
    <w:rsid w:val="00332E6D"/>
    <w:rsid w:val="00333230"/>
    <w:rsid w:val="003337EA"/>
    <w:rsid w:val="00333990"/>
    <w:rsid w:val="00333A83"/>
    <w:rsid w:val="00333BFC"/>
    <w:rsid w:val="00334214"/>
    <w:rsid w:val="003345E2"/>
    <w:rsid w:val="00334C59"/>
    <w:rsid w:val="003350A3"/>
    <w:rsid w:val="0033559D"/>
    <w:rsid w:val="003357A1"/>
    <w:rsid w:val="00335863"/>
    <w:rsid w:val="003359A9"/>
    <w:rsid w:val="00335CF9"/>
    <w:rsid w:val="00335DEC"/>
    <w:rsid w:val="00335FEC"/>
    <w:rsid w:val="003367EE"/>
    <w:rsid w:val="003369A3"/>
    <w:rsid w:val="00336C25"/>
    <w:rsid w:val="00336CB7"/>
    <w:rsid w:val="00336E09"/>
    <w:rsid w:val="00336E8F"/>
    <w:rsid w:val="00336F1E"/>
    <w:rsid w:val="00337064"/>
    <w:rsid w:val="00337255"/>
    <w:rsid w:val="00337272"/>
    <w:rsid w:val="003372FB"/>
    <w:rsid w:val="00337736"/>
    <w:rsid w:val="00337ED8"/>
    <w:rsid w:val="00340132"/>
    <w:rsid w:val="0034057C"/>
    <w:rsid w:val="0034059B"/>
    <w:rsid w:val="003407B3"/>
    <w:rsid w:val="00341015"/>
    <w:rsid w:val="003410B3"/>
    <w:rsid w:val="0034132D"/>
    <w:rsid w:val="0034188C"/>
    <w:rsid w:val="003418E8"/>
    <w:rsid w:val="00341B37"/>
    <w:rsid w:val="00341CCB"/>
    <w:rsid w:val="00341E15"/>
    <w:rsid w:val="00342195"/>
    <w:rsid w:val="00342306"/>
    <w:rsid w:val="00342613"/>
    <w:rsid w:val="00342C9C"/>
    <w:rsid w:val="0034310B"/>
    <w:rsid w:val="00343209"/>
    <w:rsid w:val="0034338A"/>
    <w:rsid w:val="00343562"/>
    <w:rsid w:val="00343610"/>
    <w:rsid w:val="00343684"/>
    <w:rsid w:val="003436A8"/>
    <w:rsid w:val="0034374A"/>
    <w:rsid w:val="00343ABD"/>
    <w:rsid w:val="00343F8E"/>
    <w:rsid w:val="00344CC7"/>
    <w:rsid w:val="00344E55"/>
    <w:rsid w:val="00344EE9"/>
    <w:rsid w:val="003450AC"/>
    <w:rsid w:val="00345154"/>
    <w:rsid w:val="003451B2"/>
    <w:rsid w:val="00345355"/>
    <w:rsid w:val="0034561C"/>
    <w:rsid w:val="00345798"/>
    <w:rsid w:val="00345851"/>
    <w:rsid w:val="00345A8F"/>
    <w:rsid w:val="00345DD5"/>
    <w:rsid w:val="00345E70"/>
    <w:rsid w:val="00345E91"/>
    <w:rsid w:val="00346067"/>
    <w:rsid w:val="003464AA"/>
    <w:rsid w:val="0034670E"/>
    <w:rsid w:val="00346B29"/>
    <w:rsid w:val="00346E0B"/>
    <w:rsid w:val="00346EBE"/>
    <w:rsid w:val="003473AE"/>
    <w:rsid w:val="003473F0"/>
    <w:rsid w:val="00347638"/>
    <w:rsid w:val="0034790B"/>
    <w:rsid w:val="00347A88"/>
    <w:rsid w:val="00347D28"/>
    <w:rsid w:val="00347F45"/>
    <w:rsid w:val="003500B2"/>
    <w:rsid w:val="0035015F"/>
    <w:rsid w:val="00350285"/>
    <w:rsid w:val="003502CA"/>
    <w:rsid w:val="003507AE"/>
    <w:rsid w:val="0035088C"/>
    <w:rsid w:val="00350E0D"/>
    <w:rsid w:val="00351081"/>
    <w:rsid w:val="0035193E"/>
    <w:rsid w:val="00351A4E"/>
    <w:rsid w:val="00351D90"/>
    <w:rsid w:val="00351EFC"/>
    <w:rsid w:val="00351F64"/>
    <w:rsid w:val="0035200E"/>
    <w:rsid w:val="003521DA"/>
    <w:rsid w:val="003522BB"/>
    <w:rsid w:val="003524F6"/>
    <w:rsid w:val="0035291D"/>
    <w:rsid w:val="00352A48"/>
    <w:rsid w:val="00352AD7"/>
    <w:rsid w:val="00352AE8"/>
    <w:rsid w:val="00352DEE"/>
    <w:rsid w:val="00353066"/>
    <w:rsid w:val="003533A2"/>
    <w:rsid w:val="0035349A"/>
    <w:rsid w:val="0035356C"/>
    <w:rsid w:val="00353818"/>
    <w:rsid w:val="00353DB0"/>
    <w:rsid w:val="00353E1B"/>
    <w:rsid w:val="00353E7D"/>
    <w:rsid w:val="00353F1F"/>
    <w:rsid w:val="003540D1"/>
    <w:rsid w:val="00354BCE"/>
    <w:rsid w:val="00354E6B"/>
    <w:rsid w:val="00354E7F"/>
    <w:rsid w:val="00354E84"/>
    <w:rsid w:val="00355038"/>
    <w:rsid w:val="00355052"/>
    <w:rsid w:val="003553B4"/>
    <w:rsid w:val="003554A2"/>
    <w:rsid w:val="003555A9"/>
    <w:rsid w:val="0035566D"/>
    <w:rsid w:val="003556A1"/>
    <w:rsid w:val="00355DDE"/>
    <w:rsid w:val="00355F17"/>
    <w:rsid w:val="00356001"/>
    <w:rsid w:val="00356072"/>
    <w:rsid w:val="00356218"/>
    <w:rsid w:val="00356290"/>
    <w:rsid w:val="0035670C"/>
    <w:rsid w:val="003567F9"/>
    <w:rsid w:val="00356980"/>
    <w:rsid w:val="00356A5B"/>
    <w:rsid w:val="00356C2B"/>
    <w:rsid w:val="00356E8C"/>
    <w:rsid w:val="00357413"/>
    <w:rsid w:val="00357626"/>
    <w:rsid w:val="00357627"/>
    <w:rsid w:val="00357931"/>
    <w:rsid w:val="003579F2"/>
    <w:rsid w:val="00357B4C"/>
    <w:rsid w:val="00357C35"/>
    <w:rsid w:val="00357F8C"/>
    <w:rsid w:val="00360097"/>
    <w:rsid w:val="0036015E"/>
    <w:rsid w:val="003602E1"/>
    <w:rsid w:val="0036067C"/>
    <w:rsid w:val="003607B3"/>
    <w:rsid w:val="00360805"/>
    <w:rsid w:val="00360A79"/>
    <w:rsid w:val="00360D9A"/>
    <w:rsid w:val="00360F35"/>
    <w:rsid w:val="0036117D"/>
    <w:rsid w:val="00361261"/>
    <w:rsid w:val="003612C9"/>
    <w:rsid w:val="00361453"/>
    <w:rsid w:val="003615F0"/>
    <w:rsid w:val="003622C2"/>
    <w:rsid w:val="00362392"/>
    <w:rsid w:val="00362863"/>
    <w:rsid w:val="00362B31"/>
    <w:rsid w:val="00362CD5"/>
    <w:rsid w:val="00362D44"/>
    <w:rsid w:val="00363A99"/>
    <w:rsid w:val="00363F6A"/>
    <w:rsid w:val="00364095"/>
    <w:rsid w:val="00364137"/>
    <w:rsid w:val="00364549"/>
    <w:rsid w:val="003645B9"/>
    <w:rsid w:val="00364616"/>
    <w:rsid w:val="00364651"/>
    <w:rsid w:val="00364C18"/>
    <w:rsid w:val="00365162"/>
    <w:rsid w:val="003653EB"/>
    <w:rsid w:val="00365537"/>
    <w:rsid w:val="003657C9"/>
    <w:rsid w:val="00365C88"/>
    <w:rsid w:val="00365DBB"/>
    <w:rsid w:val="003660D5"/>
    <w:rsid w:val="003662A8"/>
    <w:rsid w:val="003665E8"/>
    <w:rsid w:val="00366EA0"/>
    <w:rsid w:val="0036704A"/>
    <w:rsid w:val="0036715A"/>
    <w:rsid w:val="003671C3"/>
    <w:rsid w:val="00367218"/>
    <w:rsid w:val="0036740C"/>
    <w:rsid w:val="00367570"/>
    <w:rsid w:val="003675BA"/>
    <w:rsid w:val="00367948"/>
    <w:rsid w:val="00367A1C"/>
    <w:rsid w:val="00367CDB"/>
    <w:rsid w:val="003700F1"/>
    <w:rsid w:val="003701AC"/>
    <w:rsid w:val="00370204"/>
    <w:rsid w:val="00370668"/>
    <w:rsid w:val="00370BCF"/>
    <w:rsid w:val="00370CA8"/>
    <w:rsid w:val="00371185"/>
    <w:rsid w:val="00371287"/>
    <w:rsid w:val="003715B8"/>
    <w:rsid w:val="00371681"/>
    <w:rsid w:val="003719DC"/>
    <w:rsid w:val="00371BA4"/>
    <w:rsid w:val="00371FCD"/>
    <w:rsid w:val="003720A3"/>
    <w:rsid w:val="003721EB"/>
    <w:rsid w:val="00372526"/>
    <w:rsid w:val="003727A5"/>
    <w:rsid w:val="00372A37"/>
    <w:rsid w:val="00372E9A"/>
    <w:rsid w:val="00372F1A"/>
    <w:rsid w:val="003730B3"/>
    <w:rsid w:val="0037348E"/>
    <w:rsid w:val="003736FC"/>
    <w:rsid w:val="0037374A"/>
    <w:rsid w:val="00373827"/>
    <w:rsid w:val="0037383F"/>
    <w:rsid w:val="00373A77"/>
    <w:rsid w:val="00373B1D"/>
    <w:rsid w:val="00373D59"/>
    <w:rsid w:val="00373D5E"/>
    <w:rsid w:val="00373DFD"/>
    <w:rsid w:val="0037430C"/>
    <w:rsid w:val="00374634"/>
    <w:rsid w:val="00374895"/>
    <w:rsid w:val="00374970"/>
    <w:rsid w:val="00374EE6"/>
    <w:rsid w:val="003754AD"/>
    <w:rsid w:val="0037554F"/>
    <w:rsid w:val="00375552"/>
    <w:rsid w:val="003755DF"/>
    <w:rsid w:val="0037593D"/>
    <w:rsid w:val="00375A31"/>
    <w:rsid w:val="00375D39"/>
    <w:rsid w:val="00375EEE"/>
    <w:rsid w:val="00375F49"/>
    <w:rsid w:val="003764E1"/>
    <w:rsid w:val="00376528"/>
    <w:rsid w:val="003765AB"/>
    <w:rsid w:val="00376AD8"/>
    <w:rsid w:val="003770B5"/>
    <w:rsid w:val="003773EB"/>
    <w:rsid w:val="0037754E"/>
    <w:rsid w:val="00377A55"/>
    <w:rsid w:val="00377A57"/>
    <w:rsid w:val="00377CFE"/>
    <w:rsid w:val="00380412"/>
    <w:rsid w:val="00380462"/>
    <w:rsid w:val="00380511"/>
    <w:rsid w:val="00380636"/>
    <w:rsid w:val="0038080A"/>
    <w:rsid w:val="0038099E"/>
    <w:rsid w:val="00380BA3"/>
    <w:rsid w:val="00380D81"/>
    <w:rsid w:val="003817FB"/>
    <w:rsid w:val="00381B45"/>
    <w:rsid w:val="00381C21"/>
    <w:rsid w:val="00381E4D"/>
    <w:rsid w:val="00381F95"/>
    <w:rsid w:val="00381F9E"/>
    <w:rsid w:val="00381FD3"/>
    <w:rsid w:val="0038229B"/>
    <w:rsid w:val="00382506"/>
    <w:rsid w:val="00382BF4"/>
    <w:rsid w:val="00383038"/>
    <w:rsid w:val="00383263"/>
    <w:rsid w:val="003832F0"/>
    <w:rsid w:val="0038386C"/>
    <w:rsid w:val="00383980"/>
    <w:rsid w:val="003840A7"/>
    <w:rsid w:val="00384414"/>
    <w:rsid w:val="003844C2"/>
    <w:rsid w:val="00384677"/>
    <w:rsid w:val="00384934"/>
    <w:rsid w:val="00385006"/>
    <w:rsid w:val="00385340"/>
    <w:rsid w:val="003855F0"/>
    <w:rsid w:val="00385682"/>
    <w:rsid w:val="00385928"/>
    <w:rsid w:val="003859B6"/>
    <w:rsid w:val="00385D7D"/>
    <w:rsid w:val="003865A8"/>
    <w:rsid w:val="00386716"/>
    <w:rsid w:val="003867D3"/>
    <w:rsid w:val="00386845"/>
    <w:rsid w:val="003869EB"/>
    <w:rsid w:val="00386BBB"/>
    <w:rsid w:val="00386FD4"/>
    <w:rsid w:val="00387743"/>
    <w:rsid w:val="00387783"/>
    <w:rsid w:val="00387B1F"/>
    <w:rsid w:val="0039011F"/>
    <w:rsid w:val="0039032A"/>
    <w:rsid w:val="00390407"/>
    <w:rsid w:val="003904B5"/>
    <w:rsid w:val="00390C9C"/>
    <w:rsid w:val="00390DAF"/>
    <w:rsid w:val="00391040"/>
    <w:rsid w:val="00391391"/>
    <w:rsid w:val="0039150C"/>
    <w:rsid w:val="00391520"/>
    <w:rsid w:val="00391A12"/>
    <w:rsid w:val="00391A50"/>
    <w:rsid w:val="00391CB5"/>
    <w:rsid w:val="0039211A"/>
    <w:rsid w:val="00392157"/>
    <w:rsid w:val="00392505"/>
    <w:rsid w:val="003926F3"/>
    <w:rsid w:val="00392793"/>
    <w:rsid w:val="003933C7"/>
    <w:rsid w:val="00393AD6"/>
    <w:rsid w:val="00393B03"/>
    <w:rsid w:val="00393E02"/>
    <w:rsid w:val="00393E27"/>
    <w:rsid w:val="00393FA8"/>
    <w:rsid w:val="003940D4"/>
    <w:rsid w:val="00394574"/>
    <w:rsid w:val="00394D89"/>
    <w:rsid w:val="00394FB5"/>
    <w:rsid w:val="0039539E"/>
    <w:rsid w:val="00395822"/>
    <w:rsid w:val="00395CFE"/>
    <w:rsid w:val="00395F7E"/>
    <w:rsid w:val="0039631C"/>
    <w:rsid w:val="00396733"/>
    <w:rsid w:val="003967BB"/>
    <w:rsid w:val="00396A97"/>
    <w:rsid w:val="00396E0C"/>
    <w:rsid w:val="00396ED2"/>
    <w:rsid w:val="00397075"/>
    <w:rsid w:val="003971CF"/>
    <w:rsid w:val="00397486"/>
    <w:rsid w:val="003975F8"/>
    <w:rsid w:val="00397812"/>
    <w:rsid w:val="0039788C"/>
    <w:rsid w:val="00397B90"/>
    <w:rsid w:val="003A000B"/>
    <w:rsid w:val="003A001D"/>
    <w:rsid w:val="003A0095"/>
    <w:rsid w:val="003A0732"/>
    <w:rsid w:val="003A086E"/>
    <w:rsid w:val="003A0A52"/>
    <w:rsid w:val="003A0A86"/>
    <w:rsid w:val="003A0BDA"/>
    <w:rsid w:val="003A0FE5"/>
    <w:rsid w:val="003A1023"/>
    <w:rsid w:val="003A129B"/>
    <w:rsid w:val="003A145C"/>
    <w:rsid w:val="003A14B5"/>
    <w:rsid w:val="003A158E"/>
    <w:rsid w:val="003A18E5"/>
    <w:rsid w:val="003A1929"/>
    <w:rsid w:val="003A1D2C"/>
    <w:rsid w:val="003A1DE6"/>
    <w:rsid w:val="003A2219"/>
    <w:rsid w:val="003A241E"/>
    <w:rsid w:val="003A25C2"/>
    <w:rsid w:val="003A2D30"/>
    <w:rsid w:val="003A2D7B"/>
    <w:rsid w:val="003A3007"/>
    <w:rsid w:val="003A370D"/>
    <w:rsid w:val="003A387B"/>
    <w:rsid w:val="003A3FB3"/>
    <w:rsid w:val="003A4304"/>
    <w:rsid w:val="003A4308"/>
    <w:rsid w:val="003A46D7"/>
    <w:rsid w:val="003A4763"/>
    <w:rsid w:val="003A4848"/>
    <w:rsid w:val="003A4A14"/>
    <w:rsid w:val="003A4B7E"/>
    <w:rsid w:val="003A4BB5"/>
    <w:rsid w:val="003A4D34"/>
    <w:rsid w:val="003A53CC"/>
    <w:rsid w:val="003A5559"/>
    <w:rsid w:val="003A5657"/>
    <w:rsid w:val="003A597E"/>
    <w:rsid w:val="003A5B8A"/>
    <w:rsid w:val="003A5C9C"/>
    <w:rsid w:val="003A5F4C"/>
    <w:rsid w:val="003A61BA"/>
    <w:rsid w:val="003A6575"/>
    <w:rsid w:val="003A667F"/>
    <w:rsid w:val="003A69ED"/>
    <w:rsid w:val="003A6CF9"/>
    <w:rsid w:val="003A6D55"/>
    <w:rsid w:val="003A715F"/>
    <w:rsid w:val="003A720B"/>
    <w:rsid w:val="003A7357"/>
    <w:rsid w:val="003A7362"/>
    <w:rsid w:val="003A7580"/>
    <w:rsid w:val="003A7603"/>
    <w:rsid w:val="003A7826"/>
    <w:rsid w:val="003A78D7"/>
    <w:rsid w:val="003A79C4"/>
    <w:rsid w:val="003A7DA6"/>
    <w:rsid w:val="003A7DA8"/>
    <w:rsid w:val="003B07FB"/>
    <w:rsid w:val="003B0B4B"/>
    <w:rsid w:val="003B0DE9"/>
    <w:rsid w:val="003B0F07"/>
    <w:rsid w:val="003B1173"/>
    <w:rsid w:val="003B12E3"/>
    <w:rsid w:val="003B1716"/>
    <w:rsid w:val="003B1898"/>
    <w:rsid w:val="003B1A0A"/>
    <w:rsid w:val="003B2473"/>
    <w:rsid w:val="003B2AB9"/>
    <w:rsid w:val="003B2C69"/>
    <w:rsid w:val="003B2E7C"/>
    <w:rsid w:val="003B3140"/>
    <w:rsid w:val="003B31B2"/>
    <w:rsid w:val="003B352B"/>
    <w:rsid w:val="003B3541"/>
    <w:rsid w:val="003B3562"/>
    <w:rsid w:val="003B401A"/>
    <w:rsid w:val="003B4350"/>
    <w:rsid w:val="003B4729"/>
    <w:rsid w:val="003B4756"/>
    <w:rsid w:val="003B4A28"/>
    <w:rsid w:val="003B4D39"/>
    <w:rsid w:val="003B4DD6"/>
    <w:rsid w:val="003B4E1D"/>
    <w:rsid w:val="003B4F21"/>
    <w:rsid w:val="003B504E"/>
    <w:rsid w:val="003B50DF"/>
    <w:rsid w:val="003B51FC"/>
    <w:rsid w:val="003B56D7"/>
    <w:rsid w:val="003B5C40"/>
    <w:rsid w:val="003B5DDE"/>
    <w:rsid w:val="003B65FC"/>
    <w:rsid w:val="003B67B0"/>
    <w:rsid w:val="003B67FF"/>
    <w:rsid w:val="003B6901"/>
    <w:rsid w:val="003B6A50"/>
    <w:rsid w:val="003B6A9C"/>
    <w:rsid w:val="003B7179"/>
    <w:rsid w:val="003B7264"/>
    <w:rsid w:val="003B76F0"/>
    <w:rsid w:val="003B7BDC"/>
    <w:rsid w:val="003B7E28"/>
    <w:rsid w:val="003C0643"/>
    <w:rsid w:val="003C0795"/>
    <w:rsid w:val="003C07A5"/>
    <w:rsid w:val="003C0B32"/>
    <w:rsid w:val="003C0CC8"/>
    <w:rsid w:val="003C0CEF"/>
    <w:rsid w:val="003C0EBF"/>
    <w:rsid w:val="003C0F37"/>
    <w:rsid w:val="003C18CA"/>
    <w:rsid w:val="003C26A1"/>
    <w:rsid w:val="003C27A5"/>
    <w:rsid w:val="003C2B3A"/>
    <w:rsid w:val="003C2E5B"/>
    <w:rsid w:val="003C2E75"/>
    <w:rsid w:val="003C2FC8"/>
    <w:rsid w:val="003C30D1"/>
    <w:rsid w:val="003C31E1"/>
    <w:rsid w:val="003C3776"/>
    <w:rsid w:val="003C3E18"/>
    <w:rsid w:val="003C4416"/>
    <w:rsid w:val="003C442D"/>
    <w:rsid w:val="003C46F3"/>
    <w:rsid w:val="003C4B64"/>
    <w:rsid w:val="003C4DAD"/>
    <w:rsid w:val="003C4DC0"/>
    <w:rsid w:val="003C54B9"/>
    <w:rsid w:val="003C54E4"/>
    <w:rsid w:val="003C5817"/>
    <w:rsid w:val="003C582C"/>
    <w:rsid w:val="003C58A6"/>
    <w:rsid w:val="003C59BF"/>
    <w:rsid w:val="003C5B45"/>
    <w:rsid w:val="003C5B63"/>
    <w:rsid w:val="003C5B89"/>
    <w:rsid w:val="003C5E06"/>
    <w:rsid w:val="003C5E8E"/>
    <w:rsid w:val="003C5FAE"/>
    <w:rsid w:val="003C6040"/>
    <w:rsid w:val="003C6491"/>
    <w:rsid w:val="003C6530"/>
    <w:rsid w:val="003C6DEB"/>
    <w:rsid w:val="003C7148"/>
    <w:rsid w:val="003C75D8"/>
    <w:rsid w:val="003C798D"/>
    <w:rsid w:val="003C7CC5"/>
    <w:rsid w:val="003D0075"/>
    <w:rsid w:val="003D07A8"/>
    <w:rsid w:val="003D099B"/>
    <w:rsid w:val="003D0F2F"/>
    <w:rsid w:val="003D102A"/>
    <w:rsid w:val="003D11A4"/>
    <w:rsid w:val="003D15F5"/>
    <w:rsid w:val="003D17E7"/>
    <w:rsid w:val="003D1975"/>
    <w:rsid w:val="003D1EAC"/>
    <w:rsid w:val="003D1EE8"/>
    <w:rsid w:val="003D22C1"/>
    <w:rsid w:val="003D29DE"/>
    <w:rsid w:val="003D2F4F"/>
    <w:rsid w:val="003D30AE"/>
    <w:rsid w:val="003D313C"/>
    <w:rsid w:val="003D38AD"/>
    <w:rsid w:val="003D3B7E"/>
    <w:rsid w:val="003D3FA1"/>
    <w:rsid w:val="003D4151"/>
    <w:rsid w:val="003D44B9"/>
    <w:rsid w:val="003D4AD8"/>
    <w:rsid w:val="003D505D"/>
    <w:rsid w:val="003D58A6"/>
    <w:rsid w:val="003D59B1"/>
    <w:rsid w:val="003D5C29"/>
    <w:rsid w:val="003D5FE0"/>
    <w:rsid w:val="003D6031"/>
    <w:rsid w:val="003D6C5D"/>
    <w:rsid w:val="003D6E5E"/>
    <w:rsid w:val="003D71FA"/>
    <w:rsid w:val="003D78F8"/>
    <w:rsid w:val="003D7902"/>
    <w:rsid w:val="003D7AE0"/>
    <w:rsid w:val="003D7EA2"/>
    <w:rsid w:val="003E043E"/>
    <w:rsid w:val="003E04B0"/>
    <w:rsid w:val="003E0809"/>
    <w:rsid w:val="003E082A"/>
    <w:rsid w:val="003E094E"/>
    <w:rsid w:val="003E0B47"/>
    <w:rsid w:val="003E0E21"/>
    <w:rsid w:val="003E0F61"/>
    <w:rsid w:val="003E16C3"/>
    <w:rsid w:val="003E17BF"/>
    <w:rsid w:val="003E192B"/>
    <w:rsid w:val="003E1A25"/>
    <w:rsid w:val="003E1ABF"/>
    <w:rsid w:val="003E2314"/>
    <w:rsid w:val="003E2344"/>
    <w:rsid w:val="003E30DF"/>
    <w:rsid w:val="003E31AE"/>
    <w:rsid w:val="003E31DD"/>
    <w:rsid w:val="003E3352"/>
    <w:rsid w:val="003E33C2"/>
    <w:rsid w:val="003E3426"/>
    <w:rsid w:val="003E3486"/>
    <w:rsid w:val="003E3915"/>
    <w:rsid w:val="003E39B8"/>
    <w:rsid w:val="003E3AFC"/>
    <w:rsid w:val="003E3CF2"/>
    <w:rsid w:val="003E409D"/>
    <w:rsid w:val="003E4343"/>
    <w:rsid w:val="003E4756"/>
    <w:rsid w:val="003E4BB2"/>
    <w:rsid w:val="003E4F92"/>
    <w:rsid w:val="003E506B"/>
    <w:rsid w:val="003E5272"/>
    <w:rsid w:val="003E5470"/>
    <w:rsid w:val="003E54F9"/>
    <w:rsid w:val="003E589E"/>
    <w:rsid w:val="003E5A34"/>
    <w:rsid w:val="003E5AAD"/>
    <w:rsid w:val="003E5AFD"/>
    <w:rsid w:val="003E5C6D"/>
    <w:rsid w:val="003E5FA9"/>
    <w:rsid w:val="003E6A3C"/>
    <w:rsid w:val="003E6B20"/>
    <w:rsid w:val="003E6B52"/>
    <w:rsid w:val="003E6D38"/>
    <w:rsid w:val="003E6FAE"/>
    <w:rsid w:val="003E708B"/>
    <w:rsid w:val="003E7122"/>
    <w:rsid w:val="003E75CC"/>
    <w:rsid w:val="003E79D3"/>
    <w:rsid w:val="003E7ED4"/>
    <w:rsid w:val="003E7FFC"/>
    <w:rsid w:val="003F05E0"/>
    <w:rsid w:val="003F0778"/>
    <w:rsid w:val="003F0B6A"/>
    <w:rsid w:val="003F0E26"/>
    <w:rsid w:val="003F1281"/>
    <w:rsid w:val="003F1611"/>
    <w:rsid w:val="003F1770"/>
    <w:rsid w:val="003F177A"/>
    <w:rsid w:val="003F17A2"/>
    <w:rsid w:val="003F1CD3"/>
    <w:rsid w:val="003F2308"/>
    <w:rsid w:val="003F2804"/>
    <w:rsid w:val="003F300B"/>
    <w:rsid w:val="003F39BC"/>
    <w:rsid w:val="003F3E54"/>
    <w:rsid w:val="003F4007"/>
    <w:rsid w:val="003F479C"/>
    <w:rsid w:val="003F482B"/>
    <w:rsid w:val="003F4B9C"/>
    <w:rsid w:val="003F4E53"/>
    <w:rsid w:val="003F53B7"/>
    <w:rsid w:val="003F5540"/>
    <w:rsid w:val="003F5777"/>
    <w:rsid w:val="003F5C97"/>
    <w:rsid w:val="003F5E4A"/>
    <w:rsid w:val="003F6174"/>
    <w:rsid w:val="003F6B2E"/>
    <w:rsid w:val="003F6BDA"/>
    <w:rsid w:val="003F6D40"/>
    <w:rsid w:val="003F6E06"/>
    <w:rsid w:val="003F6E95"/>
    <w:rsid w:val="003F6EE7"/>
    <w:rsid w:val="003F6F04"/>
    <w:rsid w:val="003F746C"/>
    <w:rsid w:val="003F76D7"/>
    <w:rsid w:val="003F7858"/>
    <w:rsid w:val="003F7B2F"/>
    <w:rsid w:val="003F7FDE"/>
    <w:rsid w:val="00400022"/>
    <w:rsid w:val="00400181"/>
    <w:rsid w:val="004004D6"/>
    <w:rsid w:val="00400789"/>
    <w:rsid w:val="00400CF0"/>
    <w:rsid w:val="0040153C"/>
    <w:rsid w:val="00401A38"/>
    <w:rsid w:val="00401F11"/>
    <w:rsid w:val="0040209C"/>
    <w:rsid w:val="00402643"/>
    <w:rsid w:val="00402735"/>
    <w:rsid w:val="0040294A"/>
    <w:rsid w:val="00402C20"/>
    <w:rsid w:val="004035F6"/>
    <w:rsid w:val="00403B47"/>
    <w:rsid w:val="00403E65"/>
    <w:rsid w:val="00403F84"/>
    <w:rsid w:val="00404024"/>
    <w:rsid w:val="0040481C"/>
    <w:rsid w:val="00404CCE"/>
    <w:rsid w:val="00404CF6"/>
    <w:rsid w:val="00405513"/>
    <w:rsid w:val="00405B31"/>
    <w:rsid w:val="00405B3E"/>
    <w:rsid w:val="00406AA4"/>
    <w:rsid w:val="00406DD6"/>
    <w:rsid w:val="00407346"/>
    <w:rsid w:val="0040757A"/>
    <w:rsid w:val="0040763F"/>
    <w:rsid w:val="004076CA"/>
    <w:rsid w:val="00407ED4"/>
    <w:rsid w:val="00407F65"/>
    <w:rsid w:val="00407F7A"/>
    <w:rsid w:val="004106E5"/>
    <w:rsid w:val="0041087A"/>
    <w:rsid w:val="00410A0C"/>
    <w:rsid w:val="00410E11"/>
    <w:rsid w:val="00410FA4"/>
    <w:rsid w:val="0041124E"/>
    <w:rsid w:val="004112DF"/>
    <w:rsid w:val="00411371"/>
    <w:rsid w:val="00411585"/>
    <w:rsid w:val="004116E8"/>
    <w:rsid w:val="00411938"/>
    <w:rsid w:val="00411967"/>
    <w:rsid w:val="00411DB5"/>
    <w:rsid w:val="00411E19"/>
    <w:rsid w:val="004123DC"/>
    <w:rsid w:val="00412BE7"/>
    <w:rsid w:val="004133B5"/>
    <w:rsid w:val="0041347E"/>
    <w:rsid w:val="0041374C"/>
    <w:rsid w:val="00413ADD"/>
    <w:rsid w:val="00413E3F"/>
    <w:rsid w:val="00413EE4"/>
    <w:rsid w:val="004143CE"/>
    <w:rsid w:val="004143FD"/>
    <w:rsid w:val="00414425"/>
    <w:rsid w:val="00414453"/>
    <w:rsid w:val="00414842"/>
    <w:rsid w:val="00414DC2"/>
    <w:rsid w:val="00414E68"/>
    <w:rsid w:val="004152F6"/>
    <w:rsid w:val="00415593"/>
    <w:rsid w:val="00415FA4"/>
    <w:rsid w:val="00416E14"/>
    <w:rsid w:val="00416EF6"/>
    <w:rsid w:val="00416FB8"/>
    <w:rsid w:val="004170E8"/>
    <w:rsid w:val="00417729"/>
    <w:rsid w:val="00417AF1"/>
    <w:rsid w:val="00417E6D"/>
    <w:rsid w:val="00420195"/>
    <w:rsid w:val="004201F2"/>
    <w:rsid w:val="004202D5"/>
    <w:rsid w:val="00420315"/>
    <w:rsid w:val="00420634"/>
    <w:rsid w:val="0042067E"/>
    <w:rsid w:val="004208D5"/>
    <w:rsid w:val="00420ED1"/>
    <w:rsid w:val="004213B4"/>
    <w:rsid w:val="0042146E"/>
    <w:rsid w:val="004215FA"/>
    <w:rsid w:val="004216F4"/>
    <w:rsid w:val="004219C4"/>
    <w:rsid w:val="004221DB"/>
    <w:rsid w:val="0042222A"/>
    <w:rsid w:val="0042240C"/>
    <w:rsid w:val="00422496"/>
    <w:rsid w:val="00423296"/>
    <w:rsid w:val="004233AD"/>
    <w:rsid w:val="004236B6"/>
    <w:rsid w:val="00423725"/>
    <w:rsid w:val="00423C3B"/>
    <w:rsid w:val="0042460B"/>
    <w:rsid w:val="004248B4"/>
    <w:rsid w:val="00424A17"/>
    <w:rsid w:val="00424A67"/>
    <w:rsid w:val="00424C81"/>
    <w:rsid w:val="00424D19"/>
    <w:rsid w:val="00424D6F"/>
    <w:rsid w:val="00424DFB"/>
    <w:rsid w:val="004252BE"/>
    <w:rsid w:val="00425D17"/>
    <w:rsid w:val="00425DEE"/>
    <w:rsid w:val="0042655E"/>
    <w:rsid w:val="004266AE"/>
    <w:rsid w:val="00426BF0"/>
    <w:rsid w:val="00426D8D"/>
    <w:rsid w:val="00426E89"/>
    <w:rsid w:val="004272C9"/>
    <w:rsid w:val="00427447"/>
    <w:rsid w:val="004274DB"/>
    <w:rsid w:val="004275E3"/>
    <w:rsid w:val="004279E6"/>
    <w:rsid w:val="004279EA"/>
    <w:rsid w:val="00427C32"/>
    <w:rsid w:val="00427E0E"/>
    <w:rsid w:val="00427EF5"/>
    <w:rsid w:val="00427F3D"/>
    <w:rsid w:val="00427FE9"/>
    <w:rsid w:val="00430175"/>
    <w:rsid w:val="00430274"/>
    <w:rsid w:val="004304B9"/>
    <w:rsid w:val="004306DC"/>
    <w:rsid w:val="0043093B"/>
    <w:rsid w:val="004309FF"/>
    <w:rsid w:val="00430A56"/>
    <w:rsid w:val="00430A84"/>
    <w:rsid w:val="00430A91"/>
    <w:rsid w:val="00430B1F"/>
    <w:rsid w:val="00430F39"/>
    <w:rsid w:val="0043126E"/>
    <w:rsid w:val="0043145A"/>
    <w:rsid w:val="00431516"/>
    <w:rsid w:val="004315F3"/>
    <w:rsid w:val="00431647"/>
    <w:rsid w:val="004316A5"/>
    <w:rsid w:val="004317EC"/>
    <w:rsid w:val="004318FC"/>
    <w:rsid w:val="00431939"/>
    <w:rsid w:val="00431969"/>
    <w:rsid w:val="004319A6"/>
    <w:rsid w:val="00431A3D"/>
    <w:rsid w:val="00431C93"/>
    <w:rsid w:val="00431F6C"/>
    <w:rsid w:val="004320F9"/>
    <w:rsid w:val="00432141"/>
    <w:rsid w:val="004322D8"/>
    <w:rsid w:val="004323B3"/>
    <w:rsid w:val="00432656"/>
    <w:rsid w:val="00432D24"/>
    <w:rsid w:val="0043362A"/>
    <w:rsid w:val="004337BB"/>
    <w:rsid w:val="004338E7"/>
    <w:rsid w:val="00433F5B"/>
    <w:rsid w:val="004340AA"/>
    <w:rsid w:val="004340D9"/>
    <w:rsid w:val="004340E6"/>
    <w:rsid w:val="00434172"/>
    <w:rsid w:val="0043420D"/>
    <w:rsid w:val="00434355"/>
    <w:rsid w:val="004344C3"/>
    <w:rsid w:val="00435057"/>
    <w:rsid w:val="00435514"/>
    <w:rsid w:val="004355E1"/>
    <w:rsid w:val="00435702"/>
    <w:rsid w:val="0043582F"/>
    <w:rsid w:val="00435835"/>
    <w:rsid w:val="00435925"/>
    <w:rsid w:val="00435D82"/>
    <w:rsid w:val="00435E5A"/>
    <w:rsid w:val="00435E7C"/>
    <w:rsid w:val="0043605D"/>
    <w:rsid w:val="004361D1"/>
    <w:rsid w:val="00436612"/>
    <w:rsid w:val="0043664B"/>
    <w:rsid w:val="00436A99"/>
    <w:rsid w:val="004374B1"/>
    <w:rsid w:val="004375B1"/>
    <w:rsid w:val="00437701"/>
    <w:rsid w:val="00437F74"/>
    <w:rsid w:val="0044007F"/>
    <w:rsid w:val="00440228"/>
    <w:rsid w:val="0044091E"/>
    <w:rsid w:val="00440AC8"/>
    <w:rsid w:val="00440F13"/>
    <w:rsid w:val="004412CB"/>
    <w:rsid w:val="0044171C"/>
    <w:rsid w:val="00441B7D"/>
    <w:rsid w:val="00441D40"/>
    <w:rsid w:val="00441DD7"/>
    <w:rsid w:val="00441EC3"/>
    <w:rsid w:val="00441FDE"/>
    <w:rsid w:val="004420AD"/>
    <w:rsid w:val="004424A3"/>
    <w:rsid w:val="004424DA"/>
    <w:rsid w:val="0044250B"/>
    <w:rsid w:val="00442658"/>
    <w:rsid w:val="004426DA"/>
    <w:rsid w:val="004427E2"/>
    <w:rsid w:val="00443086"/>
    <w:rsid w:val="00443454"/>
    <w:rsid w:val="00443A26"/>
    <w:rsid w:val="00443AB2"/>
    <w:rsid w:val="00443C5D"/>
    <w:rsid w:val="00443DC9"/>
    <w:rsid w:val="00443DCF"/>
    <w:rsid w:val="004441D7"/>
    <w:rsid w:val="004442E1"/>
    <w:rsid w:val="00444863"/>
    <w:rsid w:val="00444AE3"/>
    <w:rsid w:val="00444B54"/>
    <w:rsid w:val="00445123"/>
    <w:rsid w:val="0044528E"/>
    <w:rsid w:val="0044540A"/>
    <w:rsid w:val="004456C7"/>
    <w:rsid w:val="004456CE"/>
    <w:rsid w:val="00445A88"/>
    <w:rsid w:val="00445F82"/>
    <w:rsid w:val="0044644A"/>
    <w:rsid w:val="00446912"/>
    <w:rsid w:val="00446C22"/>
    <w:rsid w:val="00446C8A"/>
    <w:rsid w:val="00446EFF"/>
    <w:rsid w:val="00447233"/>
    <w:rsid w:val="00447318"/>
    <w:rsid w:val="00447386"/>
    <w:rsid w:val="00447AAE"/>
    <w:rsid w:val="00447B49"/>
    <w:rsid w:val="00447C13"/>
    <w:rsid w:val="00447DF5"/>
    <w:rsid w:val="00447EE3"/>
    <w:rsid w:val="00447FB5"/>
    <w:rsid w:val="00450093"/>
    <w:rsid w:val="004501DA"/>
    <w:rsid w:val="00450375"/>
    <w:rsid w:val="00450445"/>
    <w:rsid w:val="00450BEF"/>
    <w:rsid w:val="00450C91"/>
    <w:rsid w:val="00450CF8"/>
    <w:rsid w:val="0045124C"/>
    <w:rsid w:val="0045129B"/>
    <w:rsid w:val="00451380"/>
    <w:rsid w:val="0045173E"/>
    <w:rsid w:val="00451911"/>
    <w:rsid w:val="00451C05"/>
    <w:rsid w:val="00451CE5"/>
    <w:rsid w:val="00451D38"/>
    <w:rsid w:val="004521FC"/>
    <w:rsid w:val="00452647"/>
    <w:rsid w:val="004526F5"/>
    <w:rsid w:val="004527D1"/>
    <w:rsid w:val="00452C73"/>
    <w:rsid w:val="00452C9A"/>
    <w:rsid w:val="00452F00"/>
    <w:rsid w:val="00453AC0"/>
    <w:rsid w:val="00453EAB"/>
    <w:rsid w:val="00453F88"/>
    <w:rsid w:val="004549A2"/>
    <w:rsid w:val="00454E89"/>
    <w:rsid w:val="00455308"/>
    <w:rsid w:val="00455551"/>
    <w:rsid w:val="00455692"/>
    <w:rsid w:val="004559E0"/>
    <w:rsid w:val="00455BE9"/>
    <w:rsid w:val="00455BEF"/>
    <w:rsid w:val="00455E37"/>
    <w:rsid w:val="00455F00"/>
    <w:rsid w:val="0045647F"/>
    <w:rsid w:val="0045685A"/>
    <w:rsid w:val="00456925"/>
    <w:rsid w:val="00456AF6"/>
    <w:rsid w:val="00456BB2"/>
    <w:rsid w:val="00457012"/>
    <w:rsid w:val="004570BD"/>
    <w:rsid w:val="0045752F"/>
    <w:rsid w:val="00457656"/>
    <w:rsid w:val="00457672"/>
    <w:rsid w:val="004576AD"/>
    <w:rsid w:val="004576D6"/>
    <w:rsid w:val="00457758"/>
    <w:rsid w:val="004577AB"/>
    <w:rsid w:val="00457FE8"/>
    <w:rsid w:val="0046008C"/>
    <w:rsid w:val="004608E3"/>
    <w:rsid w:val="0046097E"/>
    <w:rsid w:val="00460D11"/>
    <w:rsid w:val="00460E99"/>
    <w:rsid w:val="00460FBD"/>
    <w:rsid w:val="0046102B"/>
    <w:rsid w:val="004615B7"/>
    <w:rsid w:val="004617EA"/>
    <w:rsid w:val="00461A2F"/>
    <w:rsid w:val="00461BFA"/>
    <w:rsid w:val="00461D0E"/>
    <w:rsid w:val="00461EA3"/>
    <w:rsid w:val="0046224E"/>
    <w:rsid w:val="004624B7"/>
    <w:rsid w:val="00462B02"/>
    <w:rsid w:val="00462D53"/>
    <w:rsid w:val="00462DF9"/>
    <w:rsid w:val="004632F2"/>
    <w:rsid w:val="00463590"/>
    <w:rsid w:val="004636C2"/>
    <w:rsid w:val="00463A76"/>
    <w:rsid w:val="00463B1A"/>
    <w:rsid w:val="00463BE7"/>
    <w:rsid w:val="00463CBD"/>
    <w:rsid w:val="00463D92"/>
    <w:rsid w:val="00463F47"/>
    <w:rsid w:val="00464384"/>
    <w:rsid w:val="004643FE"/>
    <w:rsid w:val="00464725"/>
    <w:rsid w:val="00464C34"/>
    <w:rsid w:val="00464CA7"/>
    <w:rsid w:val="00464D29"/>
    <w:rsid w:val="00464E4B"/>
    <w:rsid w:val="00465258"/>
    <w:rsid w:val="0046547C"/>
    <w:rsid w:val="00465748"/>
    <w:rsid w:val="0046581D"/>
    <w:rsid w:val="004658EB"/>
    <w:rsid w:val="00465C2A"/>
    <w:rsid w:val="00466279"/>
    <w:rsid w:val="004663CB"/>
    <w:rsid w:val="00466552"/>
    <w:rsid w:val="00466800"/>
    <w:rsid w:val="0046689C"/>
    <w:rsid w:val="0046730D"/>
    <w:rsid w:val="0046748F"/>
    <w:rsid w:val="0046761F"/>
    <w:rsid w:val="00467658"/>
    <w:rsid w:val="00467679"/>
    <w:rsid w:val="004677E2"/>
    <w:rsid w:val="00467CF0"/>
    <w:rsid w:val="0047013A"/>
    <w:rsid w:val="004704AB"/>
    <w:rsid w:val="0047050E"/>
    <w:rsid w:val="00470868"/>
    <w:rsid w:val="0047090E"/>
    <w:rsid w:val="00470B48"/>
    <w:rsid w:val="00470C57"/>
    <w:rsid w:val="00470FFC"/>
    <w:rsid w:val="004716CC"/>
    <w:rsid w:val="004719E5"/>
    <w:rsid w:val="00471E98"/>
    <w:rsid w:val="00472438"/>
    <w:rsid w:val="004725A1"/>
    <w:rsid w:val="00472865"/>
    <w:rsid w:val="00472A32"/>
    <w:rsid w:val="00472BFE"/>
    <w:rsid w:val="00472F96"/>
    <w:rsid w:val="00473768"/>
    <w:rsid w:val="0047394A"/>
    <w:rsid w:val="00474126"/>
    <w:rsid w:val="0047427E"/>
    <w:rsid w:val="004742BE"/>
    <w:rsid w:val="004742CB"/>
    <w:rsid w:val="00474343"/>
    <w:rsid w:val="0047447F"/>
    <w:rsid w:val="004745E9"/>
    <w:rsid w:val="00474724"/>
    <w:rsid w:val="0047481E"/>
    <w:rsid w:val="00474966"/>
    <w:rsid w:val="00474BFB"/>
    <w:rsid w:val="00474C53"/>
    <w:rsid w:val="00474F4F"/>
    <w:rsid w:val="0047509F"/>
    <w:rsid w:val="00475C65"/>
    <w:rsid w:val="00475F2D"/>
    <w:rsid w:val="00475F75"/>
    <w:rsid w:val="004761EC"/>
    <w:rsid w:val="00476C6F"/>
    <w:rsid w:val="00476F9A"/>
    <w:rsid w:val="004770DB"/>
    <w:rsid w:val="004770E1"/>
    <w:rsid w:val="004773F1"/>
    <w:rsid w:val="004775D3"/>
    <w:rsid w:val="00477733"/>
    <w:rsid w:val="004777EC"/>
    <w:rsid w:val="0047798E"/>
    <w:rsid w:val="004802C5"/>
    <w:rsid w:val="004802F0"/>
    <w:rsid w:val="004805FD"/>
    <w:rsid w:val="004807A3"/>
    <w:rsid w:val="00480DF2"/>
    <w:rsid w:val="00481024"/>
    <w:rsid w:val="00481297"/>
    <w:rsid w:val="00481581"/>
    <w:rsid w:val="004815C1"/>
    <w:rsid w:val="0048169B"/>
    <w:rsid w:val="00481857"/>
    <w:rsid w:val="00481B71"/>
    <w:rsid w:val="00481CA5"/>
    <w:rsid w:val="00481D91"/>
    <w:rsid w:val="00482182"/>
    <w:rsid w:val="0048242A"/>
    <w:rsid w:val="00482578"/>
    <w:rsid w:val="00482596"/>
    <w:rsid w:val="00482912"/>
    <w:rsid w:val="004829B3"/>
    <w:rsid w:val="00482A78"/>
    <w:rsid w:val="00482AF7"/>
    <w:rsid w:val="00482BA0"/>
    <w:rsid w:val="00482C12"/>
    <w:rsid w:val="00482F8E"/>
    <w:rsid w:val="004831F8"/>
    <w:rsid w:val="00483623"/>
    <w:rsid w:val="00483908"/>
    <w:rsid w:val="00483D13"/>
    <w:rsid w:val="00483DD8"/>
    <w:rsid w:val="00484191"/>
    <w:rsid w:val="00484307"/>
    <w:rsid w:val="0048454A"/>
    <w:rsid w:val="004848E5"/>
    <w:rsid w:val="00484C0B"/>
    <w:rsid w:val="0048523D"/>
    <w:rsid w:val="0048534F"/>
    <w:rsid w:val="0048542D"/>
    <w:rsid w:val="00485813"/>
    <w:rsid w:val="00485B73"/>
    <w:rsid w:val="00485C71"/>
    <w:rsid w:val="00485CFA"/>
    <w:rsid w:val="00485F24"/>
    <w:rsid w:val="00486552"/>
    <w:rsid w:val="00486734"/>
    <w:rsid w:val="00486841"/>
    <w:rsid w:val="00486B56"/>
    <w:rsid w:val="00486D51"/>
    <w:rsid w:val="00486DEB"/>
    <w:rsid w:val="00486EAF"/>
    <w:rsid w:val="0048710D"/>
    <w:rsid w:val="00487268"/>
    <w:rsid w:val="0048726A"/>
    <w:rsid w:val="0048758E"/>
    <w:rsid w:val="00487867"/>
    <w:rsid w:val="00487A5B"/>
    <w:rsid w:val="004900CC"/>
    <w:rsid w:val="004905A8"/>
    <w:rsid w:val="004908D1"/>
    <w:rsid w:val="00490F77"/>
    <w:rsid w:val="00490FB1"/>
    <w:rsid w:val="00490FC4"/>
    <w:rsid w:val="00491439"/>
    <w:rsid w:val="004917D3"/>
    <w:rsid w:val="00491A6C"/>
    <w:rsid w:val="00491BDA"/>
    <w:rsid w:val="00492188"/>
    <w:rsid w:val="004921AD"/>
    <w:rsid w:val="00492404"/>
    <w:rsid w:val="0049252F"/>
    <w:rsid w:val="0049280A"/>
    <w:rsid w:val="00492939"/>
    <w:rsid w:val="00492A93"/>
    <w:rsid w:val="00492AD7"/>
    <w:rsid w:val="00492AF8"/>
    <w:rsid w:val="004931A5"/>
    <w:rsid w:val="00493404"/>
    <w:rsid w:val="00493449"/>
    <w:rsid w:val="00493542"/>
    <w:rsid w:val="00493589"/>
    <w:rsid w:val="0049388C"/>
    <w:rsid w:val="0049391E"/>
    <w:rsid w:val="00493AB3"/>
    <w:rsid w:val="00493D71"/>
    <w:rsid w:val="00493F2D"/>
    <w:rsid w:val="0049455C"/>
    <w:rsid w:val="004945DF"/>
    <w:rsid w:val="00494995"/>
    <w:rsid w:val="00495059"/>
    <w:rsid w:val="00495206"/>
    <w:rsid w:val="00495367"/>
    <w:rsid w:val="00495520"/>
    <w:rsid w:val="0049563B"/>
    <w:rsid w:val="004956CC"/>
    <w:rsid w:val="00495897"/>
    <w:rsid w:val="004959A1"/>
    <w:rsid w:val="004959E4"/>
    <w:rsid w:val="00495C40"/>
    <w:rsid w:val="00495E95"/>
    <w:rsid w:val="00495EC5"/>
    <w:rsid w:val="00496218"/>
    <w:rsid w:val="00496368"/>
    <w:rsid w:val="004964B2"/>
    <w:rsid w:val="004964CB"/>
    <w:rsid w:val="004965A5"/>
    <w:rsid w:val="004968E3"/>
    <w:rsid w:val="0049693B"/>
    <w:rsid w:val="00496AF6"/>
    <w:rsid w:val="00496D17"/>
    <w:rsid w:val="00496F1B"/>
    <w:rsid w:val="0049713B"/>
    <w:rsid w:val="0049720F"/>
    <w:rsid w:val="004974B5"/>
    <w:rsid w:val="00497508"/>
    <w:rsid w:val="00497544"/>
    <w:rsid w:val="0049755C"/>
    <w:rsid w:val="0049759C"/>
    <w:rsid w:val="0049759F"/>
    <w:rsid w:val="0049781B"/>
    <w:rsid w:val="00497DBD"/>
    <w:rsid w:val="004A028B"/>
    <w:rsid w:val="004A0807"/>
    <w:rsid w:val="004A0A14"/>
    <w:rsid w:val="004A0AD6"/>
    <w:rsid w:val="004A0B75"/>
    <w:rsid w:val="004A0F18"/>
    <w:rsid w:val="004A13CF"/>
    <w:rsid w:val="004A17A0"/>
    <w:rsid w:val="004A1F5E"/>
    <w:rsid w:val="004A20BD"/>
    <w:rsid w:val="004A25A7"/>
    <w:rsid w:val="004A26C8"/>
    <w:rsid w:val="004A2919"/>
    <w:rsid w:val="004A2AD1"/>
    <w:rsid w:val="004A2CC1"/>
    <w:rsid w:val="004A30D5"/>
    <w:rsid w:val="004A31E2"/>
    <w:rsid w:val="004A3241"/>
    <w:rsid w:val="004A3898"/>
    <w:rsid w:val="004A3D51"/>
    <w:rsid w:val="004A40EC"/>
    <w:rsid w:val="004A41D3"/>
    <w:rsid w:val="004A4536"/>
    <w:rsid w:val="004A4648"/>
    <w:rsid w:val="004A489A"/>
    <w:rsid w:val="004A4CED"/>
    <w:rsid w:val="004A4D90"/>
    <w:rsid w:val="004A5027"/>
    <w:rsid w:val="004A502A"/>
    <w:rsid w:val="004A56A0"/>
    <w:rsid w:val="004A597D"/>
    <w:rsid w:val="004A614C"/>
    <w:rsid w:val="004A64A8"/>
    <w:rsid w:val="004A6649"/>
    <w:rsid w:val="004A6E57"/>
    <w:rsid w:val="004A71AF"/>
    <w:rsid w:val="004A71D9"/>
    <w:rsid w:val="004A720E"/>
    <w:rsid w:val="004A7481"/>
    <w:rsid w:val="004A7659"/>
    <w:rsid w:val="004B0636"/>
    <w:rsid w:val="004B0C18"/>
    <w:rsid w:val="004B11CB"/>
    <w:rsid w:val="004B1268"/>
    <w:rsid w:val="004B2681"/>
    <w:rsid w:val="004B2920"/>
    <w:rsid w:val="004B2BAE"/>
    <w:rsid w:val="004B2D00"/>
    <w:rsid w:val="004B3085"/>
    <w:rsid w:val="004B310F"/>
    <w:rsid w:val="004B38F0"/>
    <w:rsid w:val="004B3B84"/>
    <w:rsid w:val="004B3D37"/>
    <w:rsid w:val="004B3D65"/>
    <w:rsid w:val="004B3EA1"/>
    <w:rsid w:val="004B41A5"/>
    <w:rsid w:val="004B445A"/>
    <w:rsid w:val="004B4481"/>
    <w:rsid w:val="004B46FE"/>
    <w:rsid w:val="004B490E"/>
    <w:rsid w:val="004B4A13"/>
    <w:rsid w:val="004B4DA6"/>
    <w:rsid w:val="004B4EA9"/>
    <w:rsid w:val="004B5317"/>
    <w:rsid w:val="004B57DB"/>
    <w:rsid w:val="004B58A9"/>
    <w:rsid w:val="004B58DD"/>
    <w:rsid w:val="004B5902"/>
    <w:rsid w:val="004B5B82"/>
    <w:rsid w:val="004B5BDB"/>
    <w:rsid w:val="004B5BEC"/>
    <w:rsid w:val="004B601E"/>
    <w:rsid w:val="004B65A9"/>
    <w:rsid w:val="004B6959"/>
    <w:rsid w:val="004B6AF4"/>
    <w:rsid w:val="004B6CE3"/>
    <w:rsid w:val="004B6D1A"/>
    <w:rsid w:val="004B6D47"/>
    <w:rsid w:val="004B6E08"/>
    <w:rsid w:val="004B73C2"/>
    <w:rsid w:val="004B7624"/>
    <w:rsid w:val="004B7686"/>
    <w:rsid w:val="004B7BB6"/>
    <w:rsid w:val="004B7F4F"/>
    <w:rsid w:val="004B7FD4"/>
    <w:rsid w:val="004C04B2"/>
    <w:rsid w:val="004C06EB"/>
    <w:rsid w:val="004C07A6"/>
    <w:rsid w:val="004C086F"/>
    <w:rsid w:val="004C0C04"/>
    <w:rsid w:val="004C0E18"/>
    <w:rsid w:val="004C0F09"/>
    <w:rsid w:val="004C1AC6"/>
    <w:rsid w:val="004C1D7F"/>
    <w:rsid w:val="004C1F44"/>
    <w:rsid w:val="004C20CF"/>
    <w:rsid w:val="004C2350"/>
    <w:rsid w:val="004C235C"/>
    <w:rsid w:val="004C255B"/>
    <w:rsid w:val="004C26E4"/>
    <w:rsid w:val="004C3190"/>
    <w:rsid w:val="004C32C1"/>
    <w:rsid w:val="004C3722"/>
    <w:rsid w:val="004C382A"/>
    <w:rsid w:val="004C3AED"/>
    <w:rsid w:val="004C3B34"/>
    <w:rsid w:val="004C4280"/>
    <w:rsid w:val="004C45C5"/>
    <w:rsid w:val="004C499E"/>
    <w:rsid w:val="004C49BC"/>
    <w:rsid w:val="004C51C6"/>
    <w:rsid w:val="004C5371"/>
    <w:rsid w:val="004C5860"/>
    <w:rsid w:val="004C5B61"/>
    <w:rsid w:val="004C5C52"/>
    <w:rsid w:val="004C5E3C"/>
    <w:rsid w:val="004C5E5B"/>
    <w:rsid w:val="004C5EEE"/>
    <w:rsid w:val="004C5F6F"/>
    <w:rsid w:val="004C60B2"/>
    <w:rsid w:val="004C644A"/>
    <w:rsid w:val="004C6530"/>
    <w:rsid w:val="004C6807"/>
    <w:rsid w:val="004C686D"/>
    <w:rsid w:val="004C6A98"/>
    <w:rsid w:val="004C6DC0"/>
    <w:rsid w:val="004C6DFE"/>
    <w:rsid w:val="004C6F83"/>
    <w:rsid w:val="004C6FBE"/>
    <w:rsid w:val="004C70E3"/>
    <w:rsid w:val="004C71FD"/>
    <w:rsid w:val="004C734C"/>
    <w:rsid w:val="004C75B6"/>
    <w:rsid w:val="004C75FC"/>
    <w:rsid w:val="004C7895"/>
    <w:rsid w:val="004C7957"/>
    <w:rsid w:val="004C79E8"/>
    <w:rsid w:val="004C7E83"/>
    <w:rsid w:val="004C7F28"/>
    <w:rsid w:val="004D01FF"/>
    <w:rsid w:val="004D0833"/>
    <w:rsid w:val="004D0A56"/>
    <w:rsid w:val="004D1126"/>
    <w:rsid w:val="004D1253"/>
    <w:rsid w:val="004D1667"/>
    <w:rsid w:val="004D1A45"/>
    <w:rsid w:val="004D1AF4"/>
    <w:rsid w:val="004D1C1D"/>
    <w:rsid w:val="004D1ECE"/>
    <w:rsid w:val="004D21AF"/>
    <w:rsid w:val="004D29B6"/>
    <w:rsid w:val="004D2AAE"/>
    <w:rsid w:val="004D2B09"/>
    <w:rsid w:val="004D2BB4"/>
    <w:rsid w:val="004D2DA0"/>
    <w:rsid w:val="004D34C5"/>
    <w:rsid w:val="004D354F"/>
    <w:rsid w:val="004D37DF"/>
    <w:rsid w:val="004D3937"/>
    <w:rsid w:val="004D3ADB"/>
    <w:rsid w:val="004D3B2F"/>
    <w:rsid w:val="004D3B7E"/>
    <w:rsid w:val="004D4179"/>
    <w:rsid w:val="004D452E"/>
    <w:rsid w:val="004D476D"/>
    <w:rsid w:val="004D4CD7"/>
    <w:rsid w:val="004D4F5D"/>
    <w:rsid w:val="004D51EF"/>
    <w:rsid w:val="004D52E3"/>
    <w:rsid w:val="004D5846"/>
    <w:rsid w:val="004D5BC4"/>
    <w:rsid w:val="004D61F7"/>
    <w:rsid w:val="004D65DB"/>
    <w:rsid w:val="004D661D"/>
    <w:rsid w:val="004D6D43"/>
    <w:rsid w:val="004D6D4A"/>
    <w:rsid w:val="004D6F5D"/>
    <w:rsid w:val="004D7540"/>
    <w:rsid w:val="004D7562"/>
    <w:rsid w:val="004D7645"/>
    <w:rsid w:val="004D773A"/>
    <w:rsid w:val="004D77A6"/>
    <w:rsid w:val="004D7970"/>
    <w:rsid w:val="004D7A59"/>
    <w:rsid w:val="004D7ADC"/>
    <w:rsid w:val="004D7B3F"/>
    <w:rsid w:val="004D7EA3"/>
    <w:rsid w:val="004E0139"/>
    <w:rsid w:val="004E038D"/>
    <w:rsid w:val="004E0414"/>
    <w:rsid w:val="004E0500"/>
    <w:rsid w:val="004E064B"/>
    <w:rsid w:val="004E0A4A"/>
    <w:rsid w:val="004E0C47"/>
    <w:rsid w:val="004E0E42"/>
    <w:rsid w:val="004E1199"/>
    <w:rsid w:val="004E11CB"/>
    <w:rsid w:val="004E12E0"/>
    <w:rsid w:val="004E155D"/>
    <w:rsid w:val="004E1E95"/>
    <w:rsid w:val="004E2128"/>
    <w:rsid w:val="004E23DF"/>
    <w:rsid w:val="004E25D2"/>
    <w:rsid w:val="004E296E"/>
    <w:rsid w:val="004E31C5"/>
    <w:rsid w:val="004E3713"/>
    <w:rsid w:val="004E394D"/>
    <w:rsid w:val="004E3ACB"/>
    <w:rsid w:val="004E3D89"/>
    <w:rsid w:val="004E3E66"/>
    <w:rsid w:val="004E42DF"/>
    <w:rsid w:val="004E43CF"/>
    <w:rsid w:val="004E44D5"/>
    <w:rsid w:val="004E45F1"/>
    <w:rsid w:val="004E45FA"/>
    <w:rsid w:val="004E462C"/>
    <w:rsid w:val="004E496D"/>
    <w:rsid w:val="004E49A6"/>
    <w:rsid w:val="004E4ADF"/>
    <w:rsid w:val="004E4CED"/>
    <w:rsid w:val="004E4F2B"/>
    <w:rsid w:val="004E4F6C"/>
    <w:rsid w:val="004E5136"/>
    <w:rsid w:val="004E51E1"/>
    <w:rsid w:val="004E53E7"/>
    <w:rsid w:val="004E5855"/>
    <w:rsid w:val="004E58D1"/>
    <w:rsid w:val="004E59A6"/>
    <w:rsid w:val="004E5B04"/>
    <w:rsid w:val="004E5D6C"/>
    <w:rsid w:val="004E61DF"/>
    <w:rsid w:val="004E62B0"/>
    <w:rsid w:val="004E66AD"/>
    <w:rsid w:val="004E673E"/>
    <w:rsid w:val="004E6887"/>
    <w:rsid w:val="004E69AC"/>
    <w:rsid w:val="004E6DD2"/>
    <w:rsid w:val="004E6E7E"/>
    <w:rsid w:val="004E714F"/>
    <w:rsid w:val="004E718C"/>
    <w:rsid w:val="004E73E6"/>
    <w:rsid w:val="004E75BC"/>
    <w:rsid w:val="004E7EC6"/>
    <w:rsid w:val="004F0179"/>
    <w:rsid w:val="004F040C"/>
    <w:rsid w:val="004F06D9"/>
    <w:rsid w:val="004F0B86"/>
    <w:rsid w:val="004F0BEF"/>
    <w:rsid w:val="004F0CE1"/>
    <w:rsid w:val="004F0E1E"/>
    <w:rsid w:val="004F0FF7"/>
    <w:rsid w:val="004F106D"/>
    <w:rsid w:val="004F1BE2"/>
    <w:rsid w:val="004F1F66"/>
    <w:rsid w:val="004F268C"/>
    <w:rsid w:val="004F27E7"/>
    <w:rsid w:val="004F2846"/>
    <w:rsid w:val="004F287C"/>
    <w:rsid w:val="004F2933"/>
    <w:rsid w:val="004F2DB7"/>
    <w:rsid w:val="004F3092"/>
    <w:rsid w:val="004F31DD"/>
    <w:rsid w:val="004F345F"/>
    <w:rsid w:val="004F379A"/>
    <w:rsid w:val="004F3ADD"/>
    <w:rsid w:val="004F3B2A"/>
    <w:rsid w:val="004F3D3C"/>
    <w:rsid w:val="004F3DFE"/>
    <w:rsid w:val="004F3F57"/>
    <w:rsid w:val="004F3FE0"/>
    <w:rsid w:val="004F4303"/>
    <w:rsid w:val="004F44EE"/>
    <w:rsid w:val="004F4632"/>
    <w:rsid w:val="004F48AA"/>
    <w:rsid w:val="004F4A75"/>
    <w:rsid w:val="004F4B7B"/>
    <w:rsid w:val="004F4C66"/>
    <w:rsid w:val="004F4DE5"/>
    <w:rsid w:val="004F4F7A"/>
    <w:rsid w:val="004F50E1"/>
    <w:rsid w:val="004F51AE"/>
    <w:rsid w:val="004F5582"/>
    <w:rsid w:val="004F5D13"/>
    <w:rsid w:val="004F5F9C"/>
    <w:rsid w:val="004F6076"/>
    <w:rsid w:val="004F61D4"/>
    <w:rsid w:val="004F61DF"/>
    <w:rsid w:val="004F6336"/>
    <w:rsid w:val="004F669D"/>
    <w:rsid w:val="004F6708"/>
    <w:rsid w:val="004F673D"/>
    <w:rsid w:val="004F67C8"/>
    <w:rsid w:val="004F6877"/>
    <w:rsid w:val="004F7177"/>
    <w:rsid w:val="004F7223"/>
    <w:rsid w:val="004F7354"/>
    <w:rsid w:val="004F7440"/>
    <w:rsid w:val="004F7585"/>
    <w:rsid w:val="004F7664"/>
    <w:rsid w:val="004F7677"/>
    <w:rsid w:val="004F7B43"/>
    <w:rsid w:val="004F7BBE"/>
    <w:rsid w:val="004F7BD9"/>
    <w:rsid w:val="004F7D81"/>
    <w:rsid w:val="004F7D94"/>
    <w:rsid w:val="005001AD"/>
    <w:rsid w:val="00500456"/>
    <w:rsid w:val="00500543"/>
    <w:rsid w:val="005005A7"/>
    <w:rsid w:val="005007E1"/>
    <w:rsid w:val="00500ABB"/>
    <w:rsid w:val="00500B5B"/>
    <w:rsid w:val="005010A9"/>
    <w:rsid w:val="0050117A"/>
    <w:rsid w:val="005011FF"/>
    <w:rsid w:val="005015E7"/>
    <w:rsid w:val="0050168C"/>
    <w:rsid w:val="00501796"/>
    <w:rsid w:val="00501AB0"/>
    <w:rsid w:val="00501C87"/>
    <w:rsid w:val="00501C89"/>
    <w:rsid w:val="00501CD8"/>
    <w:rsid w:val="00501D32"/>
    <w:rsid w:val="00501E1A"/>
    <w:rsid w:val="00501F44"/>
    <w:rsid w:val="005020EE"/>
    <w:rsid w:val="00502151"/>
    <w:rsid w:val="0050229E"/>
    <w:rsid w:val="005027A6"/>
    <w:rsid w:val="00502895"/>
    <w:rsid w:val="0050289E"/>
    <w:rsid w:val="00502979"/>
    <w:rsid w:val="00502BAE"/>
    <w:rsid w:val="00502D0D"/>
    <w:rsid w:val="005032A7"/>
    <w:rsid w:val="00503371"/>
    <w:rsid w:val="005036D1"/>
    <w:rsid w:val="005037B5"/>
    <w:rsid w:val="00503B43"/>
    <w:rsid w:val="00503C3C"/>
    <w:rsid w:val="00503C9C"/>
    <w:rsid w:val="00503FDD"/>
    <w:rsid w:val="00504172"/>
    <w:rsid w:val="0050422D"/>
    <w:rsid w:val="005042B7"/>
    <w:rsid w:val="00504542"/>
    <w:rsid w:val="005046C9"/>
    <w:rsid w:val="0050475C"/>
    <w:rsid w:val="005047B1"/>
    <w:rsid w:val="00504D49"/>
    <w:rsid w:val="0050511F"/>
    <w:rsid w:val="005051FA"/>
    <w:rsid w:val="00505568"/>
    <w:rsid w:val="005055A7"/>
    <w:rsid w:val="00505985"/>
    <w:rsid w:val="00505A72"/>
    <w:rsid w:val="00505A86"/>
    <w:rsid w:val="00506058"/>
    <w:rsid w:val="00506163"/>
    <w:rsid w:val="005063D8"/>
    <w:rsid w:val="00506CE1"/>
    <w:rsid w:val="00506DE6"/>
    <w:rsid w:val="00507064"/>
    <w:rsid w:val="005071C6"/>
    <w:rsid w:val="0050779F"/>
    <w:rsid w:val="005079A2"/>
    <w:rsid w:val="00510A47"/>
    <w:rsid w:val="00510A79"/>
    <w:rsid w:val="00510C96"/>
    <w:rsid w:val="00510E19"/>
    <w:rsid w:val="005114E4"/>
    <w:rsid w:val="005115D4"/>
    <w:rsid w:val="005117F1"/>
    <w:rsid w:val="00511AAD"/>
    <w:rsid w:val="00511D14"/>
    <w:rsid w:val="00511F00"/>
    <w:rsid w:val="00512004"/>
    <w:rsid w:val="0051214A"/>
    <w:rsid w:val="0051268B"/>
    <w:rsid w:val="00512927"/>
    <w:rsid w:val="005129A6"/>
    <w:rsid w:val="00512ACA"/>
    <w:rsid w:val="00512D0B"/>
    <w:rsid w:val="005130C3"/>
    <w:rsid w:val="0051316E"/>
    <w:rsid w:val="00513288"/>
    <w:rsid w:val="005132D4"/>
    <w:rsid w:val="005134AD"/>
    <w:rsid w:val="005134C2"/>
    <w:rsid w:val="005136AA"/>
    <w:rsid w:val="00513842"/>
    <w:rsid w:val="00513A3C"/>
    <w:rsid w:val="00513DDB"/>
    <w:rsid w:val="00513F2D"/>
    <w:rsid w:val="0051425F"/>
    <w:rsid w:val="005142EE"/>
    <w:rsid w:val="005149F7"/>
    <w:rsid w:val="00514AC8"/>
    <w:rsid w:val="00514B39"/>
    <w:rsid w:val="00514B81"/>
    <w:rsid w:val="00514E0D"/>
    <w:rsid w:val="00514FD4"/>
    <w:rsid w:val="00515957"/>
    <w:rsid w:val="0051625B"/>
    <w:rsid w:val="00516524"/>
    <w:rsid w:val="0051681B"/>
    <w:rsid w:val="00516B2C"/>
    <w:rsid w:val="005174F6"/>
    <w:rsid w:val="00517623"/>
    <w:rsid w:val="00517762"/>
    <w:rsid w:val="00517885"/>
    <w:rsid w:val="00517D21"/>
    <w:rsid w:val="0052004B"/>
    <w:rsid w:val="0052007A"/>
    <w:rsid w:val="005203B8"/>
    <w:rsid w:val="00520500"/>
    <w:rsid w:val="00520AC7"/>
    <w:rsid w:val="00520B99"/>
    <w:rsid w:val="00520C3B"/>
    <w:rsid w:val="00520DA4"/>
    <w:rsid w:val="005210E8"/>
    <w:rsid w:val="005212AC"/>
    <w:rsid w:val="00521A9D"/>
    <w:rsid w:val="00521D89"/>
    <w:rsid w:val="005220E2"/>
    <w:rsid w:val="00522282"/>
    <w:rsid w:val="0052259A"/>
    <w:rsid w:val="005229A8"/>
    <w:rsid w:val="00522F9A"/>
    <w:rsid w:val="00522FB8"/>
    <w:rsid w:val="0052300B"/>
    <w:rsid w:val="00523194"/>
    <w:rsid w:val="005237E6"/>
    <w:rsid w:val="00523C09"/>
    <w:rsid w:val="00523E37"/>
    <w:rsid w:val="00523ED3"/>
    <w:rsid w:val="00525072"/>
    <w:rsid w:val="00525110"/>
    <w:rsid w:val="00525276"/>
    <w:rsid w:val="0052532C"/>
    <w:rsid w:val="00525361"/>
    <w:rsid w:val="00525423"/>
    <w:rsid w:val="005256F1"/>
    <w:rsid w:val="0052592E"/>
    <w:rsid w:val="00525A7A"/>
    <w:rsid w:val="00525BA7"/>
    <w:rsid w:val="00525E5E"/>
    <w:rsid w:val="0052655E"/>
    <w:rsid w:val="005265A4"/>
    <w:rsid w:val="005265F1"/>
    <w:rsid w:val="00526636"/>
    <w:rsid w:val="0052696B"/>
    <w:rsid w:val="00526AC0"/>
    <w:rsid w:val="00526BA1"/>
    <w:rsid w:val="00526C41"/>
    <w:rsid w:val="00526CA3"/>
    <w:rsid w:val="00526EEC"/>
    <w:rsid w:val="00527505"/>
    <w:rsid w:val="005275E4"/>
    <w:rsid w:val="0052769E"/>
    <w:rsid w:val="005304FD"/>
    <w:rsid w:val="005307CC"/>
    <w:rsid w:val="005308BF"/>
    <w:rsid w:val="00530E1E"/>
    <w:rsid w:val="00531154"/>
    <w:rsid w:val="0053149E"/>
    <w:rsid w:val="0053166C"/>
    <w:rsid w:val="005316BF"/>
    <w:rsid w:val="00531BCC"/>
    <w:rsid w:val="0053206B"/>
    <w:rsid w:val="00532287"/>
    <w:rsid w:val="0053254C"/>
    <w:rsid w:val="00532958"/>
    <w:rsid w:val="00533262"/>
    <w:rsid w:val="0053362A"/>
    <w:rsid w:val="005337FB"/>
    <w:rsid w:val="00533888"/>
    <w:rsid w:val="00534225"/>
    <w:rsid w:val="005343A9"/>
    <w:rsid w:val="00534415"/>
    <w:rsid w:val="005344A6"/>
    <w:rsid w:val="005346EC"/>
    <w:rsid w:val="005349FD"/>
    <w:rsid w:val="00534C36"/>
    <w:rsid w:val="00534D24"/>
    <w:rsid w:val="00534D82"/>
    <w:rsid w:val="0053507A"/>
    <w:rsid w:val="005355A9"/>
    <w:rsid w:val="00535A8F"/>
    <w:rsid w:val="00535BF7"/>
    <w:rsid w:val="00535E99"/>
    <w:rsid w:val="00535F15"/>
    <w:rsid w:val="00536130"/>
    <w:rsid w:val="00536149"/>
    <w:rsid w:val="005363FF"/>
    <w:rsid w:val="005365D0"/>
    <w:rsid w:val="0053667C"/>
    <w:rsid w:val="00536734"/>
    <w:rsid w:val="005368E2"/>
    <w:rsid w:val="00536D72"/>
    <w:rsid w:val="00536DA0"/>
    <w:rsid w:val="00537022"/>
    <w:rsid w:val="0053716A"/>
    <w:rsid w:val="00537250"/>
    <w:rsid w:val="00537517"/>
    <w:rsid w:val="005377E6"/>
    <w:rsid w:val="00537869"/>
    <w:rsid w:val="00537CC4"/>
    <w:rsid w:val="00537D60"/>
    <w:rsid w:val="00537EAC"/>
    <w:rsid w:val="00537F5D"/>
    <w:rsid w:val="0054011E"/>
    <w:rsid w:val="0054013F"/>
    <w:rsid w:val="005402BE"/>
    <w:rsid w:val="00540511"/>
    <w:rsid w:val="005409E2"/>
    <w:rsid w:val="00540BCE"/>
    <w:rsid w:val="00540C26"/>
    <w:rsid w:val="00540C94"/>
    <w:rsid w:val="00540D20"/>
    <w:rsid w:val="00541420"/>
    <w:rsid w:val="00541523"/>
    <w:rsid w:val="00541899"/>
    <w:rsid w:val="00541958"/>
    <w:rsid w:val="00541A03"/>
    <w:rsid w:val="00541A52"/>
    <w:rsid w:val="00542092"/>
    <w:rsid w:val="00542397"/>
    <w:rsid w:val="005423A3"/>
    <w:rsid w:val="005423C5"/>
    <w:rsid w:val="005423FB"/>
    <w:rsid w:val="005424B3"/>
    <w:rsid w:val="00542953"/>
    <w:rsid w:val="00542B41"/>
    <w:rsid w:val="00542E6A"/>
    <w:rsid w:val="00542FB8"/>
    <w:rsid w:val="00543190"/>
    <w:rsid w:val="005432C0"/>
    <w:rsid w:val="0054374A"/>
    <w:rsid w:val="0054383C"/>
    <w:rsid w:val="0054392C"/>
    <w:rsid w:val="005439AF"/>
    <w:rsid w:val="00543A01"/>
    <w:rsid w:val="00543F04"/>
    <w:rsid w:val="00543F60"/>
    <w:rsid w:val="005440C3"/>
    <w:rsid w:val="00544200"/>
    <w:rsid w:val="00544363"/>
    <w:rsid w:val="005443B6"/>
    <w:rsid w:val="0054479C"/>
    <w:rsid w:val="00544892"/>
    <w:rsid w:val="00544937"/>
    <w:rsid w:val="00544F49"/>
    <w:rsid w:val="0054563F"/>
    <w:rsid w:val="00545A70"/>
    <w:rsid w:val="00545AB4"/>
    <w:rsid w:val="00545BCA"/>
    <w:rsid w:val="00545EFB"/>
    <w:rsid w:val="00545F04"/>
    <w:rsid w:val="00545FB8"/>
    <w:rsid w:val="005461B6"/>
    <w:rsid w:val="00546292"/>
    <w:rsid w:val="00546303"/>
    <w:rsid w:val="005463FF"/>
    <w:rsid w:val="00546672"/>
    <w:rsid w:val="0054677C"/>
    <w:rsid w:val="005468A1"/>
    <w:rsid w:val="00546E91"/>
    <w:rsid w:val="00546F48"/>
    <w:rsid w:val="0054700B"/>
    <w:rsid w:val="0054715F"/>
    <w:rsid w:val="005471F7"/>
    <w:rsid w:val="005473E0"/>
    <w:rsid w:val="00547447"/>
    <w:rsid w:val="005474B1"/>
    <w:rsid w:val="00547688"/>
    <w:rsid w:val="00547A5C"/>
    <w:rsid w:val="00547AA3"/>
    <w:rsid w:val="00547B99"/>
    <w:rsid w:val="00547BF8"/>
    <w:rsid w:val="00547BFC"/>
    <w:rsid w:val="0055051C"/>
    <w:rsid w:val="00550CD6"/>
    <w:rsid w:val="00551027"/>
    <w:rsid w:val="00551211"/>
    <w:rsid w:val="0055168D"/>
    <w:rsid w:val="00551B03"/>
    <w:rsid w:val="00551C66"/>
    <w:rsid w:val="00551CE6"/>
    <w:rsid w:val="00551E9F"/>
    <w:rsid w:val="00552094"/>
    <w:rsid w:val="005521E0"/>
    <w:rsid w:val="00552277"/>
    <w:rsid w:val="00552467"/>
    <w:rsid w:val="005528F1"/>
    <w:rsid w:val="00552B49"/>
    <w:rsid w:val="00552C86"/>
    <w:rsid w:val="005533BA"/>
    <w:rsid w:val="0055345E"/>
    <w:rsid w:val="005534F6"/>
    <w:rsid w:val="0055382B"/>
    <w:rsid w:val="00553B5E"/>
    <w:rsid w:val="00553BDE"/>
    <w:rsid w:val="00553CCA"/>
    <w:rsid w:val="00553D97"/>
    <w:rsid w:val="00553E44"/>
    <w:rsid w:val="00553FB3"/>
    <w:rsid w:val="00554548"/>
    <w:rsid w:val="00554569"/>
    <w:rsid w:val="00554A60"/>
    <w:rsid w:val="00554F13"/>
    <w:rsid w:val="00555034"/>
    <w:rsid w:val="005555BA"/>
    <w:rsid w:val="005556B5"/>
    <w:rsid w:val="005556FC"/>
    <w:rsid w:val="00555728"/>
    <w:rsid w:val="00555B38"/>
    <w:rsid w:val="005562D2"/>
    <w:rsid w:val="005563EF"/>
    <w:rsid w:val="00556707"/>
    <w:rsid w:val="005567CF"/>
    <w:rsid w:val="00556A04"/>
    <w:rsid w:val="00556E68"/>
    <w:rsid w:val="00556FE7"/>
    <w:rsid w:val="005572B9"/>
    <w:rsid w:val="0055734E"/>
    <w:rsid w:val="00557357"/>
    <w:rsid w:val="00557383"/>
    <w:rsid w:val="00557404"/>
    <w:rsid w:val="0055754F"/>
    <w:rsid w:val="0055761B"/>
    <w:rsid w:val="005576C2"/>
    <w:rsid w:val="00557B0F"/>
    <w:rsid w:val="00557B29"/>
    <w:rsid w:val="0056019B"/>
    <w:rsid w:val="005604E8"/>
    <w:rsid w:val="005607F8"/>
    <w:rsid w:val="00560929"/>
    <w:rsid w:val="00560BC3"/>
    <w:rsid w:val="00560CF9"/>
    <w:rsid w:val="00560E33"/>
    <w:rsid w:val="00560FAB"/>
    <w:rsid w:val="0056102F"/>
    <w:rsid w:val="00561096"/>
    <w:rsid w:val="0056133E"/>
    <w:rsid w:val="00561699"/>
    <w:rsid w:val="005616B0"/>
    <w:rsid w:val="00561873"/>
    <w:rsid w:val="00561A05"/>
    <w:rsid w:val="00561A9E"/>
    <w:rsid w:val="00561AD6"/>
    <w:rsid w:val="00561AF5"/>
    <w:rsid w:val="00561B02"/>
    <w:rsid w:val="00561B13"/>
    <w:rsid w:val="00562140"/>
    <w:rsid w:val="00562318"/>
    <w:rsid w:val="005623A0"/>
    <w:rsid w:val="005623F0"/>
    <w:rsid w:val="0056241C"/>
    <w:rsid w:val="00562780"/>
    <w:rsid w:val="005629A0"/>
    <w:rsid w:val="005629AE"/>
    <w:rsid w:val="00562A8C"/>
    <w:rsid w:val="00562B2F"/>
    <w:rsid w:val="00562BD6"/>
    <w:rsid w:val="00562CDD"/>
    <w:rsid w:val="0056306F"/>
    <w:rsid w:val="00563203"/>
    <w:rsid w:val="005634A0"/>
    <w:rsid w:val="0056355E"/>
    <w:rsid w:val="00563987"/>
    <w:rsid w:val="00563C07"/>
    <w:rsid w:val="00564542"/>
    <w:rsid w:val="005649B2"/>
    <w:rsid w:val="00564AC9"/>
    <w:rsid w:val="00564CC3"/>
    <w:rsid w:val="00564E67"/>
    <w:rsid w:val="0056502D"/>
    <w:rsid w:val="005653EE"/>
    <w:rsid w:val="0056587E"/>
    <w:rsid w:val="00565BC8"/>
    <w:rsid w:val="00565C98"/>
    <w:rsid w:val="00565CBD"/>
    <w:rsid w:val="00565E9A"/>
    <w:rsid w:val="005661AA"/>
    <w:rsid w:val="0056639A"/>
    <w:rsid w:val="00566467"/>
    <w:rsid w:val="00566DD8"/>
    <w:rsid w:val="00566DDB"/>
    <w:rsid w:val="00567105"/>
    <w:rsid w:val="005671E7"/>
    <w:rsid w:val="00567281"/>
    <w:rsid w:val="0056728A"/>
    <w:rsid w:val="00567946"/>
    <w:rsid w:val="00567A70"/>
    <w:rsid w:val="00567CF3"/>
    <w:rsid w:val="0057025B"/>
    <w:rsid w:val="0057029E"/>
    <w:rsid w:val="00570998"/>
    <w:rsid w:val="00570A5B"/>
    <w:rsid w:val="00570A98"/>
    <w:rsid w:val="00570B38"/>
    <w:rsid w:val="00570E3E"/>
    <w:rsid w:val="00571204"/>
    <w:rsid w:val="00571301"/>
    <w:rsid w:val="00571698"/>
    <w:rsid w:val="005716FB"/>
    <w:rsid w:val="0057174A"/>
    <w:rsid w:val="0057195E"/>
    <w:rsid w:val="00571A46"/>
    <w:rsid w:val="00571AB5"/>
    <w:rsid w:val="00571C68"/>
    <w:rsid w:val="00571EC4"/>
    <w:rsid w:val="00572036"/>
    <w:rsid w:val="005720A6"/>
    <w:rsid w:val="00572325"/>
    <w:rsid w:val="005723B5"/>
    <w:rsid w:val="0057260F"/>
    <w:rsid w:val="0057287C"/>
    <w:rsid w:val="00572892"/>
    <w:rsid w:val="00572BAB"/>
    <w:rsid w:val="00573139"/>
    <w:rsid w:val="005731F2"/>
    <w:rsid w:val="005732CC"/>
    <w:rsid w:val="00573359"/>
    <w:rsid w:val="00573919"/>
    <w:rsid w:val="00573AE2"/>
    <w:rsid w:val="00573D95"/>
    <w:rsid w:val="00573F2B"/>
    <w:rsid w:val="00573FDC"/>
    <w:rsid w:val="005740EC"/>
    <w:rsid w:val="00574273"/>
    <w:rsid w:val="005745F6"/>
    <w:rsid w:val="00574999"/>
    <w:rsid w:val="00574A58"/>
    <w:rsid w:val="00574A77"/>
    <w:rsid w:val="0057516A"/>
    <w:rsid w:val="005751C2"/>
    <w:rsid w:val="0057532C"/>
    <w:rsid w:val="0057538C"/>
    <w:rsid w:val="00575742"/>
    <w:rsid w:val="0057585E"/>
    <w:rsid w:val="005759F1"/>
    <w:rsid w:val="00576219"/>
    <w:rsid w:val="005762B4"/>
    <w:rsid w:val="005764DE"/>
    <w:rsid w:val="0057653C"/>
    <w:rsid w:val="0057658B"/>
    <w:rsid w:val="00576A3C"/>
    <w:rsid w:val="00576A8E"/>
    <w:rsid w:val="00576ABD"/>
    <w:rsid w:val="00576B73"/>
    <w:rsid w:val="00576B9F"/>
    <w:rsid w:val="00576C25"/>
    <w:rsid w:val="00576CB2"/>
    <w:rsid w:val="00576CCB"/>
    <w:rsid w:val="00576E26"/>
    <w:rsid w:val="00576F04"/>
    <w:rsid w:val="005771F7"/>
    <w:rsid w:val="00577319"/>
    <w:rsid w:val="00577B32"/>
    <w:rsid w:val="00577CB1"/>
    <w:rsid w:val="00577D3B"/>
    <w:rsid w:val="00577EBA"/>
    <w:rsid w:val="00577F53"/>
    <w:rsid w:val="00577FB2"/>
    <w:rsid w:val="005804D5"/>
    <w:rsid w:val="005804E2"/>
    <w:rsid w:val="005806FC"/>
    <w:rsid w:val="00580B97"/>
    <w:rsid w:val="00580BDA"/>
    <w:rsid w:val="00580CAF"/>
    <w:rsid w:val="00580D65"/>
    <w:rsid w:val="00580D71"/>
    <w:rsid w:val="00580F2A"/>
    <w:rsid w:val="005810B0"/>
    <w:rsid w:val="005811F0"/>
    <w:rsid w:val="005817F0"/>
    <w:rsid w:val="00582052"/>
    <w:rsid w:val="005822C5"/>
    <w:rsid w:val="00582367"/>
    <w:rsid w:val="0058258A"/>
    <w:rsid w:val="005826A0"/>
    <w:rsid w:val="00582853"/>
    <w:rsid w:val="0058294E"/>
    <w:rsid w:val="00582AD0"/>
    <w:rsid w:val="00582B8E"/>
    <w:rsid w:val="00582E93"/>
    <w:rsid w:val="00583415"/>
    <w:rsid w:val="00583804"/>
    <w:rsid w:val="00583ED2"/>
    <w:rsid w:val="00583FE5"/>
    <w:rsid w:val="00584019"/>
    <w:rsid w:val="00584177"/>
    <w:rsid w:val="00584340"/>
    <w:rsid w:val="005844AE"/>
    <w:rsid w:val="00584525"/>
    <w:rsid w:val="0058458A"/>
    <w:rsid w:val="005848DE"/>
    <w:rsid w:val="005849FC"/>
    <w:rsid w:val="00584A3D"/>
    <w:rsid w:val="00584EB1"/>
    <w:rsid w:val="005851B0"/>
    <w:rsid w:val="005852EA"/>
    <w:rsid w:val="00585490"/>
    <w:rsid w:val="00585598"/>
    <w:rsid w:val="005860DF"/>
    <w:rsid w:val="0058611F"/>
    <w:rsid w:val="00586325"/>
    <w:rsid w:val="005863C7"/>
    <w:rsid w:val="00586A03"/>
    <w:rsid w:val="00586A5E"/>
    <w:rsid w:val="00586AA6"/>
    <w:rsid w:val="00586BEA"/>
    <w:rsid w:val="00586EC6"/>
    <w:rsid w:val="005871E1"/>
    <w:rsid w:val="005872C1"/>
    <w:rsid w:val="00587931"/>
    <w:rsid w:val="00587C04"/>
    <w:rsid w:val="00587D03"/>
    <w:rsid w:val="00587D8F"/>
    <w:rsid w:val="00587F4C"/>
    <w:rsid w:val="00587FAE"/>
    <w:rsid w:val="0059016A"/>
    <w:rsid w:val="005908B3"/>
    <w:rsid w:val="005909E8"/>
    <w:rsid w:val="00590B53"/>
    <w:rsid w:val="00590BB0"/>
    <w:rsid w:val="005910FE"/>
    <w:rsid w:val="00591125"/>
    <w:rsid w:val="0059116A"/>
    <w:rsid w:val="00591170"/>
    <w:rsid w:val="005914DD"/>
    <w:rsid w:val="005917C3"/>
    <w:rsid w:val="005919A9"/>
    <w:rsid w:val="00591DE3"/>
    <w:rsid w:val="00591F0D"/>
    <w:rsid w:val="0059204A"/>
    <w:rsid w:val="0059237B"/>
    <w:rsid w:val="0059257E"/>
    <w:rsid w:val="00592601"/>
    <w:rsid w:val="0059274B"/>
    <w:rsid w:val="00592B5C"/>
    <w:rsid w:val="00592B86"/>
    <w:rsid w:val="00592BD9"/>
    <w:rsid w:val="00592C00"/>
    <w:rsid w:val="00592D4A"/>
    <w:rsid w:val="00592D92"/>
    <w:rsid w:val="00592EE2"/>
    <w:rsid w:val="005933A2"/>
    <w:rsid w:val="005935E8"/>
    <w:rsid w:val="0059363B"/>
    <w:rsid w:val="00593651"/>
    <w:rsid w:val="00593788"/>
    <w:rsid w:val="00593845"/>
    <w:rsid w:val="0059385B"/>
    <w:rsid w:val="00593D3A"/>
    <w:rsid w:val="00593ED6"/>
    <w:rsid w:val="005940ED"/>
    <w:rsid w:val="00594637"/>
    <w:rsid w:val="00594663"/>
    <w:rsid w:val="005948DD"/>
    <w:rsid w:val="00594A52"/>
    <w:rsid w:val="00594BBE"/>
    <w:rsid w:val="0059537D"/>
    <w:rsid w:val="00595697"/>
    <w:rsid w:val="00595D4E"/>
    <w:rsid w:val="00595EB2"/>
    <w:rsid w:val="00596540"/>
    <w:rsid w:val="0059666C"/>
    <w:rsid w:val="005968A6"/>
    <w:rsid w:val="005969C9"/>
    <w:rsid w:val="00596D72"/>
    <w:rsid w:val="00596DCD"/>
    <w:rsid w:val="00596E4B"/>
    <w:rsid w:val="00597056"/>
    <w:rsid w:val="00597177"/>
    <w:rsid w:val="00597A48"/>
    <w:rsid w:val="00597FC2"/>
    <w:rsid w:val="005A01E0"/>
    <w:rsid w:val="005A0658"/>
    <w:rsid w:val="005A09A7"/>
    <w:rsid w:val="005A0CA1"/>
    <w:rsid w:val="005A1365"/>
    <w:rsid w:val="005A16B0"/>
    <w:rsid w:val="005A1ADC"/>
    <w:rsid w:val="005A1B3B"/>
    <w:rsid w:val="005A209F"/>
    <w:rsid w:val="005A21A6"/>
    <w:rsid w:val="005A2232"/>
    <w:rsid w:val="005A2627"/>
    <w:rsid w:val="005A27A7"/>
    <w:rsid w:val="005A2B82"/>
    <w:rsid w:val="005A3028"/>
    <w:rsid w:val="005A3339"/>
    <w:rsid w:val="005A37B1"/>
    <w:rsid w:val="005A37DB"/>
    <w:rsid w:val="005A3B8E"/>
    <w:rsid w:val="005A3CF0"/>
    <w:rsid w:val="005A3E2B"/>
    <w:rsid w:val="005A47BF"/>
    <w:rsid w:val="005A4843"/>
    <w:rsid w:val="005A4E56"/>
    <w:rsid w:val="005A4FD0"/>
    <w:rsid w:val="005A501E"/>
    <w:rsid w:val="005A533D"/>
    <w:rsid w:val="005A57F3"/>
    <w:rsid w:val="005A59CD"/>
    <w:rsid w:val="005A5D7C"/>
    <w:rsid w:val="005A5E14"/>
    <w:rsid w:val="005A61C6"/>
    <w:rsid w:val="005A65C7"/>
    <w:rsid w:val="005A794B"/>
    <w:rsid w:val="005A7D3C"/>
    <w:rsid w:val="005A7EDD"/>
    <w:rsid w:val="005B0163"/>
    <w:rsid w:val="005B019B"/>
    <w:rsid w:val="005B0580"/>
    <w:rsid w:val="005B0A4A"/>
    <w:rsid w:val="005B0B57"/>
    <w:rsid w:val="005B0E36"/>
    <w:rsid w:val="005B0EFA"/>
    <w:rsid w:val="005B109D"/>
    <w:rsid w:val="005B12A9"/>
    <w:rsid w:val="005B13C8"/>
    <w:rsid w:val="005B1A16"/>
    <w:rsid w:val="005B1AA7"/>
    <w:rsid w:val="005B1E63"/>
    <w:rsid w:val="005B216A"/>
    <w:rsid w:val="005B220D"/>
    <w:rsid w:val="005B2790"/>
    <w:rsid w:val="005B2828"/>
    <w:rsid w:val="005B2B48"/>
    <w:rsid w:val="005B2D1F"/>
    <w:rsid w:val="005B2D7A"/>
    <w:rsid w:val="005B2D95"/>
    <w:rsid w:val="005B303C"/>
    <w:rsid w:val="005B3497"/>
    <w:rsid w:val="005B3501"/>
    <w:rsid w:val="005B3677"/>
    <w:rsid w:val="005B3B1A"/>
    <w:rsid w:val="005B3C7A"/>
    <w:rsid w:val="005B3D35"/>
    <w:rsid w:val="005B3E5B"/>
    <w:rsid w:val="005B4160"/>
    <w:rsid w:val="005B48D0"/>
    <w:rsid w:val="005B4A8D"/>
    <w:rsid w:val="005B4BA5"/>
    <w:rsid w:val="005B4D83"/>
    <w:rsid w:val="005B53BD"/>
    <w:rsid w:val="005B5A25"/>
    <w:rsid w:val="005B5B5D"/>
    <w:rsid w:val="005B5D49"/>
    <w:rsid w:val="005B605B"/>
    <w:rsid w:val="005B60D8"/>
    <w:rsid w:val="005B61E1"/>
    <w:rsid w:val="005B62E0"/>
    <w:rsid w:val="005B6345"/>
    <w:rsid w:val="005B6485"/>
    <w:rsid w:val="005B65F2"/>
    <w:rsid w:val="005B69C9"/>
    <w:rsid w:val="005B6E9D"/>
    <w:rsid w:val="005B736B"/>
    <w:rsid w:val="005B777D"/>
    <w:rsid w:val="005B7831"/>
    <w:rsid w:val="005B7C77"/>
    <w:rsid w:val="005B7D81"/>
    <w:rsid w:val="005B7DBE"/>
    <w:rsid w:val="005B7E5F"/>
    <w:rsid w:val="005C0311"/>
    <w:rsid w:val="005C05B2"/>
    <w:rsid w:val="005C0B60"/>
    <w:rsid w:val="005C0C8E"/>
    <w:rsid w:val="005C1925"/>
    <w:rsid w:val="005C1BB8"/>
    <w:rsid w:val="005C20E0"/>
    <w:rsid w:val="005C212B"/>
    <w:rsid w:val="005C2C97"/>
    <w:rsid w:val="005C2F60"/>
    <w:rsid w:val="005C35C4"/>
    <w:rsid w:val="005C36E0"/>
    <w:rsid w:val="005C3810"/>
    <w:rsid w:val="005C3B27"/>
    <w:rsid w:val="005C4234"/>
    <w:rsid w:val="005C4248"/>
    <w:rsid w:val="005C446D"/>
    <w:rsid w:val="005C462E"/>
    <w:rsid w:val="005C46A8"/>
    <w:rsid w:val="005C46BE"/>
    <w:rsid w:val="005C471A"/>
    <w:rsid w:val="005C48FA"/>
    <w:rsid w:val="005C4B21"/>
    <w:rsid w:val="005C4C9E"/>
    <w:rsid w:val="005C508E"/>
    <w:rsid w:val="005C57C1"/>
    <w:rsid w:val="005C57C6"/>
    <w:rsid w:val="005C5AD6"/>
    <w:rsid w:val="005C6295"/>
    <w:rsid w:val="005C63B5"/>
    <w:rsid w:val="005C6E5C"/>
    <w:rsid w:val="005C71A6"/>
    <w:rsid w:val="005C74EF"/>
    <w:rsid w:val="005C7598"/>
    <w:rsid w:val="005C7D10"/>
    <w:rsid w:val="005C7EF5"/>
    <w:rsid w:val="005C7F43"/>
    <w:rsid w:val="005D0192"/>
    <w:rsid w:val="005D034C"/>
    <w:rsid w:val="005D0A65"/>
    <w:rsid w:val="005D0A79"/>
    <w:rsid w:val="005D0B0F"/>
    <w:rsid w:val="005D0D76"/>
    <w:rsid w:val="005D10C7"/>
    <w:rsid w:val="005D1752"/>
    <w:rsid w:val="005D18CA"/>
    <w:rsid w:val="005D1C12"/>
    <w:rsid w:val="005D2098"/>
    <w:rsid w:val="005D2298"/>
    <w:rsid w:val="005D233F"/>
    <w:rsid w:val="005D2665"/>
    <w:rsid w:val="005D27E8"/>
    <w:rsid w:val="005D2803"/>
    <w:rsid w:val="005D28C7"/>
    <w:rsid w:val="005D297A"/>
    <w:rsid w:val="005D29E4"/>
    <w:rsid w:val="005D2C4B"/>
    <w:rsid w:val="005D2C50"/>
    <w:rsid w:val="005D3217"/>
    <w:rsid w:val="005D3293"/>
    <w:rsid w:val="005D3941"/>
    <w:rsid w:val="005D3A3B"/>
    <w:rsid w:val="005D3DDD"/>
    <w:rsid w:val="005D3F3E"/>
    <w:rsid w:val="005D48DB"/>
    <w:rsid w:val="005D4B27"/>
    <w:rsid w:val="005D4B8A"/>
    <w:rsid w:val="005D4E34"/>
    <w:rsid w:val="005D5244"/>
    <w:rsid w:val="005D53E5"/>
    <w:rsid w:val="005D545F"/>
    <w:rsid w:val="005D5461"/>
    <w:rsid w:val="005D5706"/>
    <w:rsid w:val="005D5743"/>
    <w:rsid w:val="005D57D7"/>
    <w:rsid w:val="005D58D0"/>
    <w:rsid w:val="005D58E9"/>
    <w:rsid w:val="005D5E6B"/>
    <w:rsid w:val="005D605D"/>
    <w:rsid w:val="005D628D"/>
    <w:rsid w:val="005D6CDE"/>
    <w:rsid w:val="005D7113"/>
    <w:rsid w:val="005D71BB"/>
    <w:rsid w:val="005D777D"/>
    <w:rsid w:val="005D7CBF"/>
    <w:rsid w:val="005D7E7B"/>
    <w:rsid w:val="005E0742"/>
    <w:rsid w:val="005E08D2"/>
    <w:rsid w:val="005E0E9E"/>
    <w:rsid w:val="005E163F"/>
    <w:rsid w:val="005E165C"/>
    <w:rsid w:val="005E17A5"/>
    <w:rsid w:val="005E18C2"/>
    <w:rsid w:val="005E1998"/>
    <w:rsid w:val="005E1B0A"/>
    <w:rsid w:val="005E1B1E"/>
    <w:rsid w:val="005E2358"/>
    <w:rsid w:val="005E236B"/>
    <w:rsid w:val="005E240C"/>
    <w:rsid w:val="005E2539"/>
    <w:rsid w:val="005E25EB"/>
    <w:rsid w:val="005E26A5"/>
    <w:rsid w:val="005E2971"/>
    <w:rsid w:val="005E2E57"/>
    <w:rsid w:val="005E30C0"/>
    <w:rsid w:val="005E3312"/>
    <w:rsid w:val="005E33E3"/>
    <w:rsid w:val="005E3617"/>
    <w:rsid w:val="005E3868"/>
    <w:rsid w:val="005E3889"/>
    <w:rsid w:val="005E3A19"/>
    <w:rsid w:val="005E3B5C"/>
    <w:rsid w:val="005E3EB6"/>
    <w:rsid w:val="005E3EED"/>
    <w:rsid w:val="005E3F7F"/>
    <w:rsid w:val="005E4AC0"/>
    <w:rsid w:val="005E505E"/>
    <w:rsid w:val="005E5124"/>
    <w:rsid w:val="005E553A"/>
    <w:rsid w:val="005E5577"/>
    <w:rsid w:val="005E5737"/>
    <w:rsid w:val="005E593B"/>
    <w:rsid w:val="005E5942"/>
    <w:rsid w:val="005E59C6"/>
    <w:rsid w:val="005E5CB1"/>
    <w:rsid w:val="005E5FD3"/>
    <w:rsid w:val="005E6042"/>
    <w:rsid w:val="005E62CB"/>
    <w:rsid w:val="005E6859"/>
    <w:rsid w:val="005E6D5A"/>
    <w:rsid w:val="005E72DF"/>
    <w:rsid w:val="005E74F2"/>
    <w:rsid w:val="005E750D"/>
    <w:rsid w:val="005E7784"/>
    <w:rsid w:val="005E77C4"/>
    <w:rsid w:val="005E7F36"/>
    <w:rsid w:val="005E7FF6"/>
    <w:rsid w:val="005F00BA"/>
    <w:rsid w:val="005F025E"/>
    <w:rsid w:val="005F09A1"/>
    <w:rsid w:val="005F0A97"/>
    <w:rsid w:val="005F0AEF"/>
    <w:rsid w:val="005F0D6E"/>
    <w:rsid w:val="005F11CB"/>
    <w:rsid w:val="005F1362"/>
    <w:rsid w:val="005F1558"/>
    <w:rsid w:val="005F159E"/>
    <w:rsid w:val="005F15B0"/>
    <w:rsid w:val="005F190E"/>
    <w:rsid w:val="005F1CC0"/>
    <w:rsid w:val="005F2067"/>
    <w:rsid w:val="005F207D"/>
    <w:rsid w:val="005F25C1"/>
    <w:rsid w:val="005F262B"/>
    <w:rsid w:val="005F26E9"/>
    <w:rsid w:val="005F271C"/>
    <w:rsid w:val="005F2736"/>
    <w:rsid w:val="005F29A6"/>
    <w:rsid w:val="005F29EA"/>
    <w:rsid w:val="005F2C12"/>
    <w:rsid w:val="005F2D38"/>
    <w:rsid w:val="005F2F57"/>
    <w:rsid w:val="005F325F"/>
    <w:rsid w:val="005F334A"/>
    <w:rsid w:val="005F3439"/>
    <w:rsid w:val="005F34AA"/>
    <w:rsid w:val="005F3649"/>
    <w:rsid w:val="005F3B31"/>
    <w:rsid w:val="005F3E2C"/>
    <w:rsid w:val="005F3F44"/>
    <w:rsid w:val="005F40F9"/>
    <w:rsid w:val="005F41D3"/>
    <w:rsid w:val="005F4351"/>
    <w:rsid w:val="005F455D"/>
    <w:rsid w:val="005F4787"/>
    <w:rsid w:val="005F4966"/>
    <w:rsid w:val="005F4B82"/>
    <w:rsid w:val="005F4FC7"/>
    <w:rsid w:val="005F5133"/>
    <w:rsid w:val="005F51DC"/>
    <w:rsid w:val="005F5613"/>
    <w:rsid w:val="005F58FF"/>
    <w:rsid w:val="005F5962"/>
    <w:rsid w:val="005F5999"/>
    <w:rsid w:val="005F5B71"/>
    <w:rsid w:val="005F5F43"/>
    <w:rsid w:val="005F5F6A"/>
    <w:rsid w:val="005F6002"/>
    <w:rsid w:val="005F61EE"/>
    <w:rsid w:val="005F625D"/>
    <w:rsid w:val="005F6740"/>
    <w:rsid w:val="005F7128"/>
    <w:rsid w:val="005F7371"/>
    <w:rsid w:val="005F7452"/>
    <w:rsid w:val="005F7A17"/>
    <w:rsid w:val="005F7A86"/>
    <w:rsid w:val="005F7C17"/>
    <w:rsid w:val="005F7FC5"/>
    <w:rsid w:val="006003C5"/>
    <w:rsid w:val="006007CF"/>
    <w:rsid w:val="006009B2"/>
    <w:rsid w:val="00600C32"/>
    <w:rsid w:val="00600C99"/>
    <w:rsid w:val="00600CCA"/>
    <w:rsid w:val="00601144"/>
    <w:rsid w:val="0060133A"/>
    <w:rsid w:val="00601390"/>
    <w:rsid w:val="00601B94"/>
    <w:rsid w:val="00601E7B"/>
    <w:rsid w:val="00601F02"/>
    <w:rsid w:val="00601F94"/>
    <w:rsid w:val="00602396"/>
    <w:rsid w:val="0060239F"/>
    <w:rsid w:val="0060251B"/>
    <w:rsid w:val="006026DF"/>
    <w:rsid w:val="006028FA"/>
    <w:rsid w:val="00602946"/>
    <w:rsid w:val="00602A6C"/>
    <w:rsid w:val="00602C5A"/>
    <w:rsid w:val="00603113"/>
    <w:rsid w:val="006032AD"/>
    <w:rsid w:val="00603428"/>
    <w:rsid w:val="006035B1"/>
    <w:rsid w:val="00603991"/>
    <w:rsid w:val="00604731"/>
    <w:rsid w:val="00604746"/>
    <w:rsid w:val="006047C3"/>
    <w:rsid w:val="00604A89"/>
    <w:rsid w:val="00604AF6"/>
    <w:rsid w:val="0060508C"/>
    <w:rsid w:val="00605102"/>
    <w:rsid w:val="006051C5"/>
    <w:rsid w:val="00605E69"/>
    <w:rsid w:val="0060607A"/>
    <w:rsid w:val="006060DE"/>
    <w:rsid w:val="00606112"/>
    <w:rsid w:val="006063D8"/>
    <w:rsid w:val="00606402"/>
    <w:rsid w:val="00606708"/>
    <w:rsid w:val="006069E1"/>
    <w:rsid w:val="006071F1"/>
    <w:rsid w:val="006073D3"/>
    <w:rsid w:val="006074A7"/>
    <w:rsid w:val="00607727"/>
    <w:rsid w:val="00610308"/>
    <w:rsid w:val="0061051E"/>
    <w:rsid w:val="006106F9"/>
    <w:rsid w:val="006107DE"/>
    <w:rsid w:val="0061080D"/>
    <w:rsid w:val="0061089E"/>
    <w:rsid w:val="00610E24"/>
    <w:rsid w:val="00611D13"/>
    <w:rsid w:val="00611D80"/>
    <w:rsid w:val="00612038"/>
    <w:rsid w:val="006120E5"/>
    <w:rsid w:val="00612133"/>
    <w:rsid w:val="00612481"/>
    <w:rsid w:val="0061288E"/>
    <w:rsid w:val="00613282"/>
    <w:rsid w:val="006132DC"/>
    <w:rsid w:val="00613498"/>
    <w:rsid w:val="006134B8"/>
    <w:rsid w:val="00613705"/>
    <w:rsid w:val="00613799"/>
    <w:rsid w:val="0061388E"/>
    <w:rsid w:val="00613A40"/>
    <w:rsid w:val="00613B5D"/>
    <w:rsid w:val="00613B96"/>
    <w:rsid w:val="006144F6"/>
    <w:rsid w:val="00614C63"/>
    <w:rsid w:val="00614F22"/>
    <w:rsid w:val="00615002"/>
    <w:rsid w:val="00615051"/>
    <w:rsid w:val="0061505F"/>
    <w:rsid w:val="0061527A"/>
    <w:rsid w:val="006159CD"/>
    <w:rsid w:val="00615E18"/>
    <w:rsid w:val="006166AA"/>
    <w:rsid w:val="00616970"/>
    <w:rsid w:val="00616A7D"/>
    <w:rsid w:val="00616E9C"/>
    <w:rsid w:val="00617060"/>
    <w:rsid w:val="00617284"/>
    <w:rsid w:val="006172DB"/>
    <w:rsid w:val="00617938"/>
    <w:rsid w:val="00617D32"/>
    <w:rsid w:val="00617E5E"/>
    <w:rsid w:val="00620207"/>
    <w:rsid w:val="00620261"/>
    <w:rsid w:val="00620590"/>
    <w:rsid w:val="0062069C"/>
    <w:rsid w:val="00620893"/>
    <w:rsid w:val="00620BAC"/>
    <w:rsid w:val="00620E1C"/>
    <w:rsid w:val="00620FE0"/>
    <w:rsid w:val="006211FF"/>
    <w:rsid w:val="0062121E"/>
    <w:rsid w:val="0062168B"/>
    <w:rsid w:val="006218B8"/>
    <w:rsid w:val="00621C48"/>
    <w:rsid w:val="006221AD"/>
    <w:rsid w:val="006222EE"/>
    <w:rsid w:val="00622454"/>
    <w:rsid w:val="00622510"/>
    <w:rsid w:val="006225A1"/>
    <w:rsid w:val="006226AD"/>
    <w:rsid w:val="0062290E"/>
    <w:rsid w:val="006229CE"/>
    <w:rsid w:val="00622B3E"/>
    <w:rsid w:val="006230B9"/>
    <w:rsid w:val="0062337E"/>
    <w:rsid w:val="0062398A"/>
    <w:rsid w:val="00623C56"/>
    <w:rsid w:val="00623D62"/>
    <w:rsid w:val="00623FC5"/>
    <w:rsid w:val="006241FA"/>
    <w:rsid w:val="0062422F"/>
    <w:rsid w:val="00624516"/>
    <w:rsid w:val="00624CEA"/>
    <w:rsid w:val="00624D9D"/>
    <w:rsid w:val="00624E2A"/>
    <w:rsid w:val="006253F8"/>
    <w:rsid w:val="0062588B"/>
    <w:rsid w:val="0062592C"/>
    <w:rsid w:val="00625DCF"/>
    <w:rsid w:val="00625FD5"/>
    <w:rsid w:val="006260B0"/>
    <w:rsid w:val="006260B3"/>
    <w:rsid w:val="0062612F"/>
    <w:rsid w:val="00626E6A"/>
    <w:rsid w:val="00626EAA"/>
    <w:rsid w:val="00626EFD"/>
    <w:rsid w:val="00626F1E"/>
    <w:rsid w:val="00627160"/>
    <w:rsid w:val="006272E1"/>
    <w:rsid w:val="0062783C"/>
    <w:rsid w:val="0063034B"/>
    <w:rsid w:val="0063035E"/>
    <w:rsid w:val="00630614"/>
    <w:rsid w:val="0063077A"/>
    <w:rsid w:val="00630A36"/>
    <w:rsid w:val="00630B38"/>
    <w:rsid w:val="006312D5"/>
    <w:rsid w:val="00631F8F"/>
    <w:rsid w:val="00632478"/>
    <w:rsid w:val="00632BB6"/>
    <w:rsid w:val="00632CC4"/>
    <w:rsid w:val="00632E6B"/>
    <w:rsid w:val="00632FF3"/>
    <w:rsid w:val="00633462"/>
    <w:rsid w:val="00633678"/>
    <w:rsid w:val="0063381A"/>
    <w:rsid w:val="00633AA4"/>
    <w:rsid w:val="00633B3D"/>
    <w:rsid w:val="00633D10"/>
    <w:rsid w:val="00633DF2"/>
    <w:rsid w:val="00633E85"/>
    <w:rsid w:val="00633EBE"/>
    <w:rsid w:val="0063404A"/>
    <w:rsid w:val="006342A7"/>
    <w:rsid w:val="00634385"/>
    <w:rsid w:val="00634450"/>
    <w:rsid w:val="00634604"/>
    <w:rsid w:val="00634C04"/>
    <w:rsid w:val="00634CD5"/>
    <w:rsid w:val="00634FB5"/>
    <w:rsid w:val="0063529C"/>
    <w:rsid w:val="00635341"/>
    <w:rsid w:val="00635394"/>
    <w:rsid w:val="006354E3"/>
    <w:rsid w:val="00635CFF"/>
    <w:rsid w:val="00635F08"/>
    <w:rsid w:val="006360C6"/>
    <w:rsid w:val="006366E6"/>
    <w:rsid w:val="006367EB"/>
    <w:rsid w:val="00636870"/>
    <w:rsid w:val="00636E80"/>
    <w:rsid w:val="006370B7"/>
    <w:rsid w:val="006372E5"/>
    <w:rsid w:val="00637A24"/>
    <w:rsid w:val="00637E9D"/>
    <w:rsid w:val="00640027"/>
    <w:rsid w:val="0064026A"/>
    <w:rsid w:val="00640ADE"/>
    <w:rsid w:val="00640C85"/>
    <w:rsid w:val="006415E5"/>
    <w:rsid w:val="0064165F"/>
    <w:rsid w:val="006417E1"/>
    <w:rsid w:val="00641EFC"/>
    <w:rsid w:val="00642788"/>
    <w:rsid w:val="00642AA3"/>
    <w:rsid w:val="00642BF6"/>
    <w:rsid w:val="00643474"/>
    <w:rsid w:val="006437FE"/>
    <w:rsid w:val="00643B1A"/>
    <w:rsid w:val="00643BEB"/>
    <w:rsid w:val="00643F77"/>
    <w:rsid w:val="0064417B"/>
    <w:rsid w:val="006445FF"/>
    <w:rsid w:val="0064479A"/>
    <w:rsid w:val="00644828"/>
    <w:rsid w:val="006449F9"/>
    <w:rsid w:val="00644A89"/>
    <w:rsid w:val="00644AD8"/>
    <w:rsid w:val="00645F04"/>
    <w:rsid w:val="0064669D"/>
    <w:rsid w:val="00646BBD"/>
    <w:rsid w:val="00646DD0"/>
    <w:rsid w:val="00646E0D"/>
    <w:rsid w:val="00647301"/>
    <w:rsid w:val="00647343"/>
    <w:rsid w:val="006475D8"/>
    <w:rsid w:val="0064764A"/>
    <w:rsid w:val="00647711"/>
    <w:rsid w:val="006478DF"/>
    <w:rsid w:val="00647A7F"/>
    <w:rsid w:val="00647B3C"/>
    <w:rsid w:val="00647C19"/>
    <w:rsid w:val="00647D33"/>
    <w:rsid w:val="00647D8D"/>
    <w:rsid w:val="00647D94"/>
    <w:rsid w:val="0065010A"/>
    <w:rsid w:val="00650FC0"/>
    <w:rsid w:val="00651541"/>
    <w:rsid w:val="0065154E"/>
    <w:rsid w:val="00651B50"/>
    <w:rsid w:val="00652114"/>
    <w:rsid w:val="0065219C"/>
    <w:rsid w:val="006525AB"/>
    <w:rsid w:val="0065268D"/>
    <w:rsid w:val="00652981"/>
    <w:rsid w:val="00652B1F"/>
    <w:rsid w:val="00652C6D"/>
    <w:rsid w:val="00652EFE"/>
    <w:rsid w:val="0065352A"/>
    <w:rsid w:val="00653616"/>
    <w:rsid w:val="006537CB"/>
    <w:rsid w:val="00653803"/>
    <w:rsid w:val="00653B5B"/>
    <w:rsid w:val="00653D26"/>
    <w:rsid w:val="0065493F"/>
    <w:rsid w:val="00654B6F"/>
    <w:rsid w:val="006550F7"/>
    <w:rsid w:val="006552A4"/>
    <w:rsid w:val="00655A3C"/>
    <w:rsid w:val="00655CAD"/>
    <w:rsid w:val="00655D97"/>
    <w:rsid w:val="00655E7D"/>
    <w:rsid w:val="006560DF"/>
    <w:rsid w:val="006562F3"/>
    <w:rsid w:val="00656635"/>
    <w:rsid w:val="00656AC7"/>
    <w:rsid w:val="00657026"/>
    <w:rsid w:val="00657034"/>
    <w:rsid w:val="00657145"/>
    <w:rsid w:val="00657433"/>
    <w:rsid w:val="00657562"/>
    <w:rsid w:val="006575A3"/>
    <w:rsid w:val="00657678"/>
    <w:rsid w:val="00657758"/>
    <w:rsid w:val="00657823"/>
    <w:rsid w:val="00657D7E"/>
    <w:rsid w:val="00660726"/>
    <w:rsid w:val="006608D1"/>
    <w:rsid w:val="00660B5A"/>
    <w:rsid w:val="00660C13"/>
    <w:rsid w:val="00661344"/>
    <w:rsid w:val="006615F3"/>
    <w:rsid w:val="00661743"/>
    <w:rsid w:val="00661B86"/>
    <w:rsid w:val="006621B6"/>
    <w:rsid w:val="0066230B"/>
    <w:rsid w:val="0066248C"/>
    <w:rsid w:val="00662A26"/>
    <w:rsid w:val="00662A35"/>
    <w:rsid w:val="00662A43"/>
    <w:rsid w:val="00662AA9"/>
    <w:rsid w:val="00662C91"/>
    <w:rsid w:val="00662CC8"/>
    <w:rsid w:val="00662F46"/>
    <w:rsid w:val="0066306C"/>
    <w:rsid w:val="006631E5"/>
    <w:rsid w:val="006632C0"/>
    <w:rsid w:val="006634EC"/>
    <w:rsid w:val="00663EC0"/>
    <w:rsid w:val="00663FCA"/>
    <w:rsid w:val="00664289"/>
    <w:rsid w:val="00664745"/>
    <w:rsid w:val="00664B51"/>
    <w:rsid w:val="00664C7C"/>
    <w:rsid w:val="00664F20"/>
    <w:rsid w:val="00665094"/>
    <w:rsid w:val="00665107"/>
    <w:rsid w:val="0066582B"/>
    <w:rsid w:val="00665851"/>
    <w:rsid w:val="00665D2D"/>
    <w:rsid w:val="00665D79"/>
    <w:rsid w:val="00665F7C"/>
    <w:rsid w:val="00666BEA"/>
    <w:rsid w:val="00666DB4"/>
    <w:rsid w:val="00666E32"/>
    <w:rsid w:val="00667432"/>
    <w:rsid w:val="0066787F"/>
    <w:rsid w:val="00667D67"/>
    <w:rsid w:val="00670356"/>
    <w:rsid w:val="00670418"/>
    <w:rsid w:val="006704C9"/>
    <w:rsid w:val="0067067F"/>
    <w:rsid w:val="00670BF2"/>
    <w:rsid w:val="00670ED4"/>
    <w:rsid w:val="006710F1"/>
    <w:rsid w:val="00671118"/>
    <w:rsid w:val="00671271"/>
    <w:rsid w:val="006715AE"/>
    <w:rsid w:val="006715B4"/>
    <w:rsid w:val="00671611"/>
    <w:rsid w:val="006718E6"/>
    <w:rsid w:val="00671D38"/>
    <w:rsid w:val="00671FDD"/>
    <w:rsid w:val="0067211D"/>
    <w:rsid w:val="006722B4"/>
    <w:rsid w:val="006722E5"/>
    <w:rsid w:val="006724D5"/>
    <w:rsid w:val="00672731"/>
    <w:rsid w:val="006728AA"/>
    <w:rsid w:val="00672955"/>
    <w:rsid w:val="00672AC9"/>
    <w:rsid w:val="00672DBC"/>
    <w:rsid w:val="00672EAC"/>
    <w:rsid w:val="00672EBA"/>
    <w:rsid w:val="00672F4E"/>
    <w:rsid w:val="00673172"/>
    <w:rsid w:val="00673200"/>
    <w:rsid w:val="00673573"/>
    <w:rsid w:val="00673946"/>
    <w:rsid w:val="006739CB"/>
    <w:rsid w:val="00673DCB"/>
    <w:rsid w:val="0067406C"/>
    <w:rsid w:val="00674610"/>
    <w:rsid w:val="00674A4E"/>
    <w:rsid w:val="00674B4E"/>
    <w:rsid w:val="006751AF"/>
    <w:rsid w:val="00675412"/>
    <w:rsid w:val="0067551E"/>
    <w:rsid w:val="0067573F"/>
    <w:rsid w:val="00675F09"/>
    <w:rsid w:val="006760E4"/>
    <w:rsid w:val="00676162"/>
    <w:rsid w:val="006762A3"/>
    <w:rsid w:val="0067665E"/>
    <w:rsid w:val="00676B2B"/>
    <w:rsid w:val="00676BAA"/>
    <w:rsid w:val="00676BDD"/>
    <w:rsid w:val="00676C72"/>
    <w:rsid w:val="00676DEF"/>
    <w:rsid w:val="00676E31"/>
    <w:rsid w:val="00676F8B"/>
    <w:rsid w:val="00677152"/>
    <w:rsid w:val="00677A50"/>
    <w:rsid w:val="006800BC"/>
    <w:rsid w:val="006803D8"/>
    <w:rsid w:val="0068046E"/>
    <w:rsid w:val="00680470"/>
    <w:rsid w:val="0068047B"/>
    <w:rsid w:val="0068048E"/>
    <w:rsid w:val="00680503"/>
    <w:rsid w:val="0068054F"/>
    <w:rsid w:val="00680B34"/>
    <w:rsid w:val="00680C3A"/>
    <w:rsid w:val="00680CC8"/>
    <w:rsid w:val="00680E01"/>
    <w:rsid w:val="00681163"/>
    <w:rsid w:val="0068147E"/>
    <w:rsid w:val="0068157D"/>
    <w:rsid w:val="00681CC5"/>
    <w:rsid w:val="00681FA6"/>
    <w:rsid w:val="00682340"/>
    <w:rsid w:val="00682763"/>
    <w:rsid w:val="00682ACF"/>
    <w:rsid w:val="00682C04"/>
    <w:rsid w:val="00682CA1"/>
    <w:rsid w:val="00682CA2"/>
    <w:rsid w:val="00683246"/>
    <w:rsid w:val="0068356A"/>
    <w:rsid w:val="006839F7"/>
    <w:rsid w:val="00683D0F"/>
    <w:rsid w:val="00683F30"/>
    <w:rsid w:val="006842E5"/>
    <w:rsid w:val="00684332"/>
    <w:rsid w:val="00684CF0"/>
    <w:rsid w:val="00684CFE"/>
    <w:rsid w:val="00685141"/>
    <w:rsid w:val="00685194"/>
    <w:rsid w:val="006854BA"/>
    <w:rsid w:val="00685BA4"/>
    <w:rsid w:val="00685EC9"/>
    <w:rsid w:val="00685F77"/>
    <w:rsid w:val="0068620F"/>
    <w:rsid w:val="0068690B"/>
    <w:rsid w:val="00686BEF"/>
    <w:rsid w:val="00686D3D"/>
    <w:rsid w:val="006872F5"/>
    <w:rsid w:val="00687440"/>
    <w:rsid w:val="006874A0"/>
    <w:rsid w:val="006874EE"/>
    <w:rsid w:val="006875FF"/>
    <w:rsid w:val="0068770D"/>
    <w:rsid w:val="00687B89"/>
    <w:rsid w:val="00687E76"/>
    <w:rsid w:val="00690407"/>
    <w:rsid w:val="006904DE"/>
    <w:rsid w:val="00690573"/>
    <w:rsid w:val="006905D2"/>
    <w:rsid w:val="006905E5"/>
    <w:rsid w:val="006906F8"/>
    <w:rsid w:val="00690A24"/>
    <w:rsid w:val="00690F38"/>
    <w:rsid w:val="006910C7"/>
    <w:rsid w:val="00691125"/>
    <w:rsid w:val="0069143F"/>
    <w:rsid w:val="006917B2"/>
    <w:rsid w:val="0069192B"/>
    <w:rsid w:val="00691C66"/>
    <w:rsid w:val="00692029"/>
    <w:rsid w:val="00692334"/>
    <w:rsid w:val="006923DF"/>
    <w:rsid w:val="006927A5"/>
    <w:rsid w:val="00692808"/>
    <w:rsid w:val="00692A70"/>
    <w:rsid w:val="00692EB5"/>
    <w:rsid w:val="0069314E"/>
    <w:rsid w:val="006932FF"/>
    <w:rsid w:val="00693644"/>
    <w:rsid w:val="006936C8"/>
    <w:rsid w:val="006939B5"/>
    <w:rsid w:val="00693E8C"/>
    <w:rsid w:val="006940C0"/>
    <w:rsid w:val="006943A4"/>
    <w:rsid w:val="006944BD"/>
    <w:rsid w:val="006945A8"/>
    <w:rsid w:val="00694CE1"/>
    <w:rsid w:val="00694CFC"/>
    <w:rsid w:val="00694EBA"/>
    <w:rsid w:val="00695275"/>
    <w:rsid w:val="006954BA"/>
    <w:rsid w:val="00695519"/>
    <w:rsid w:val="00695589"/>
    <w:rsid w:val="00695666"/>
    <w:rsid w:val="00695AA5"/>
    <w:rsid w:val="00695F9D"/>
    <w:rsid w:val="00696E31"/>
    <w:rsid w:val="00696ED4"/>
    <w:rsid w:val="00697566"/>
    <w:rsid w:val="00697617"/>
    <w:rsid w:val="00697750"/>
    <w:rsid w:val="0069788C"/>
    <w:rsid w:val="006979B5"/>
    <w:rsid w:val="00697E4F"/>
    <w:rsid w:val="00697F49"/>
    <w:rsid w:val="006A010C"/>
    <w:rsid w:val="006A04CF"/>
    <w:rsid w:val="006A0767"/>
    <w:rsid w:val="006A094C"/>
    <w:rsid w:val="006A0F72"/>
    <w:rsid w:val="006A122B"/>
    <w:rsid w:val="006A12BA"/>
    <w:rsid w:val="006A12F4"/>
    <w:rsid w:val="006A13AB"/>
    <w:rsid w:val="006A1DC5"/>
    <w:rsid w:val="006A1EF7"/>
    <w:rsid w:val="006A207A"/>
    <w:rsid w:val="006A220D"/>
    <w:rsid w:val="006A2565"/>
    <w:rsid w:val="006A25AE"/>
    <w:rsid w:val="006A2722"/>
    <w:rsid w:val="006A2996"/>
    <w:rsid w:val="006A29A2"/>
    <w:rsid w:val="006A2A82"/>
    <w:rsid w:val="006A2F56"/>
    <w:rsid w:val="006A3594"/>
    <w:rsid w:val="006A4548"/>
    <w:rsid w:val="006A474C"/>
    <w:rsid w:val="006A484D"/>
    <w:rsid w:val="006A48E8"/>
    <w:rsid w:val="006A4B25"/>
    <w:rsid w:val="006A4B59"/>
    <w:rsid w:val="006A4C65"/>
    <w:rsid w:val="006A5116"/>
    <w:rsid w:val="006A5125"/>
    <w:rsid w:val="006A5175"/>
    <w:rsid w:val="006A5353"/>
    <w:rsid w:val="006A53E0"/>
    <w:rsid w:val="006A53F9"/>
    <w:rsid w:val="006A54BF"/>
    <w:rsid w:val="006A5822"/>
    <w:rsid w:val="006A59F3"/>
    <w:rsid w:val="006A5C96"/>
    <w:rsid w:val="006A5EE4"/>
    <w:rsid w:val="006A5FFE"/>
    <w:rsid w:val="006A6228"/>
    <w:rsid w:val="006A6406"/>
    <w:rsid w:val="006A647B"/>
    <w:rsid w:val="006A667B"/>
    <w:rsid w:val="006A6781"/>
    <w:rsid w:val="006A6BC1"/>
    <w:rsid w:val="006A6D6B"/>
    <w:rsid w:val="006A6E32"/>
    <w:rsid w:val="006A717D"/>
    <w:rsid w:val="006A728E"/>
    <w:rsid w:val="006A75F2"/>
    <w:rsid w:val="006A75FE"/>
    <w:rsid w:val="006B00F9"/>
    <w:rsid w:val="006B0237"/>
    <w:rsid w:val="006B0241"/>
    <w:rsid w:val="006B02A1"/>
    <w:rsid w:val="006B06E0"/>
    <w:rsid w:val="006B07AF"/>
    <w:rsid w:val="006B0914"/>
    <w:rsid w:val="006B0AA3"/>
    <w:rsid w:val="006B0C1C"/>
    <w:rsid w:val="006B0C71"/>
    <w:rsid w:val="006B103E"/>
    <w:rsid w:val="006B105F"/>
    <w:rsid w:val="006B135D"/>
    <w:rsid w:val="006B137F"/>
    <w:rsid w:val="006B15CF"/>
    <w:rsid w:val="006B1742"/>
    <w:rsid w:val="006B1C9E"/>
    <w:rsid w:val="006B206C"/>
    <w:rsid w:val="006B21D7"/>
    <w:rsid w:val="006B3089"/>
    <w:rsid w:val="006B3208"/>
    <w:rsid w:val="006B32A5"/>
    <w:rsid w:val="006B3BD0"/>
    <w:rsid w:val="006B3CCB"/>
    <w:rsid w:val="006B3E77"/>
    <w:rsid w:val="006B3EC1"/>
    <w:rsid w:val="006B443A"/>
    <w:rsid w:val="006B4470"/>
    <w:rsid w:val="006B4551"/>
    <w:rsid w:val="006B456D"/>
    <w:rsid w:val="006B4576"/>
    <w:rsid w:val="006B46B1"/>
    <w:rsid w:val="006B4B48"/>
    <w:rsid w:val="006B4C46"/>
    <w:rsid w:val="006B4FC2"/>
    <w:rsid w:val="006B50CC"/>
    <w:rsid w:val="006B5575"/>
    <w:rsid w:val="006B5734"/>
    <w:rsid w:val="006B5AAA"/>
    <w:rsid w:val="006B5C6C"/>
    <w:rsid w:val="006B60A2"/>
    <w:rsid w:val="006B6254"/>
    <w:rsid w:val="006B676B"/>
    <w:rsid w:val="006B6828"/>
    <w:rsid w:val="006B6B0E"/>
    <w:rsid w:val="006B6D1D"/>
    <w:rsid w:val="006B6ED3"/>
    <w:rsid w:val="006B747E"/>
    <w:rsid w:val="006B76B1"/>
    <w:rsid w:val="006B7786"/>
    <w:rsid w:val="006B7810"/>
    <w:rsid w:val="006B7A22"/>
    <w:rsid w:val="006B7B4E"/>
    <w:rsid w:val="006B7D2C"/>
    <w:rsid w:val="006B7D61"/>
    <w:rsid w:val="006B7E27"/>
    <w:rsid w:val="006B7EC9"/>
    <w:rsid w:val="006C01A0"/>
    <w:rsid w:val="006C02CC"/>
    <w:rsid w:val="006C0784"/>
    <w:rsid w:val="006C089E"/>
    <w:rsid w:val="006C0C54"/>
    <w:rsid w:val="006C0FF8"/>
    <w:rsid w:val="006C132D"/>
    <w:rsid w:val="006C13C5"/>
    <w:rsid w:val="006C16EE"/>
    <w:rsid w:val="006C17A5"/>
    <w:rsid w:val="006C19FE"/>
    <w:rsid w:val="006C1A89"/>
    <w:rsid w:val="006C1B08"/>
    <w:rsid w:val="006C1C0A"/>
    <w:rsid w:val="006C1C74"/>
    <w:rsid w:val="006C204D"/>
    <w:rsid w:val="006C22B4"/>
    <w:rsid w:val="006C2556"/>
    <w:rsid w:val="006C263E"/>
    <w:rsid w:val="006C2DE5"/>
    <w:rsid w:val="006C342B"/>
    <w:rsid w:val="006C3664"/>
    <w:rsid w:val="006C37C4"/>
    <w:rsid w:val="006C3CD8"/>
    <w:rsid w:val="006C423D"/>
    <w:rsid w:val="006C4525"/>
    <w:rsid w:val="006C4712"/>
    <w:rsid w:val="006C491C"/>
    <w:rsid w:val="006C4DCA"/>
    <w:rsid w:val="006C4F2A"/>
    <w:rsid w:val="006C4FE6"/>
    <w:rsid w:val="006C5289"/>
    <w:rsid w:val="006C5ECE"/>
    <w:rsid w:val="006C5F98"/>
    <w:rsid w:val="006C5FC2"/>
    <w:rsid w:val="006C678D"/>
    <w:rsid w:val="006C68E7"/>
    <w:rsid w:val="006C7128"/>
    <w:rsid w:val="006C7346"/>
    <w:rsid w:val="006C74C9"/>
    <w:rsid w:val="006C7503"/>
    <w:rsid w:val="006C7581"/>
    <w:rsid w:val="006C7970"/>
    <w:rsid w:val="006C7C76"/>
    <w:rsid w:val="006C7D9B"/>
    <w:rsid w:val="006C7E43"/>
    <w:rsid w:val="006D005C"/>
    <w:rsid w:val="006D00B4"/>
    <w:rsid w:val="006D00EE"/>
    <w:rsid w:val="006D0351"/>
    <w:rsid w:val="006D07AC"/>
    <w:rsid w:val="006D08E2"/>
    <w:rsid w:val="006D0A94"/>
    <w:rsid w:val="006D0AB6"/>
    <w:rsid w:val="006D0F70"/>
    <w:rsid w:val="006D0F8C"/>
    <w:rsid w:val="006D1271"/>
    <w:rsid w:val="006D13A4"/>
    <w:rsid w:val="006D1463"/>
    <w:rsid w:val="006D160C"/>
    <w:rsid w:val="006D16EE"/>
    <w:rsid w:val="006D1725"/>
    <w:rsid w:val="006D1B16"/>
    <w:rsid w:val="006D1C58"/>
    <w:rsid w:val="006D1DB2"/>
    <w:rsid w:val="006D2212"/>
    <w:rsid w:val="006D223C"/>
    <w:rsid w:val="006D228E"/>
    <w:rsid w:val="006D2583"/>
    <w:rsid w:val="006D2FC3"/>
    <w:rsid w:val="006D34EA"/>
    <w:rsid w:val="006D3B83"/>
    <w:rsid w:val="006D3E12"/>
    <w:rsid w:val="006D3E2A"/>
    <w:rsid w:val="006D3F9F"/>
    <w:rsid w:val="006D4157"/>
    <w:rsid w:val="006D437D"/>
    <w:rsid w:val="006D46C6"/>
    <w:rsid w:val="006D4A11"/>
    <w:rsid w:val="006D4AFC"/>
    <w:rsid w:val="006D51A8"/>
    <w:rsid w:val="006D52AA"/>
    <w:rsid w:val="006D556F"/>
    <w:rsid w:val="006D5949"/>
    <w:rsid w:val="006D5C9E"/>
    <w:rsid w:val="006D5CC3"/>
    <w:rsid w:val="006D620D"/>
    <w:rsid w:val="006D6A8C"/>
    <w:rsid w:val="006D6FD4"/>
    <w:rsid w:val="006D726D"/>
    <w:rsid w:val="006D74D2"/>
    <w:rsid w:val="006D761C"/>
    <w:rsid w:val="006D77A5"/>
    <w:rsid w:val="006D79F1"/>
    <w:rsid w:val="006E0583"/>
    <w:rsid w:val="006E05C9"/>
    <w:rsid w:val="006E0616"/>
    <w:rsid w:val="006E06E0"/>
    <w:rsid w:val="006E070C"/>
    <w:rsid w:val="006E0A33"/>
    <w:rsid w:val="006E0AA0"/>
    <w:rsid w:val="006E0D47"/>
    <w:rsid w:val="006E0FBA"/>
    <w:rsid w:val="006E104E"/>
    <w:rsid w:val="006E1076"/>
    <w:rsid w:val="006E15B0"/>
    <w:rsid w:val="006E19ED"/>
    <w:rsid w:val="006E1AFB"/>
    <w:rsid w:val="006E1E9F"/>
    <w:rsid w:val="006E2178"/>
    <w:rsid w:val="006E28A1"/>
    <w:rsid w:val="006E29EC"/>
    <w:rsid w:val="006E2EE8"/>
    <w:rsid w:val="006E2F9F"/>
    <w:rsid w:val="006E31DC"/>
    <w:rsid w:val="006E329E"/>
    <w:rsid w:val="006E374F"/>
    <w:rsid w:val="006E3880"/>
    <w:rsid w:val="006E3A23"/>
    <w:rsid w:val="006E3A91"/>
    <w:rsid w:val="006E3C5D"/>
    <w:rsid w:val="006E4490"/>
    <w:rsid w:val="006E45A3"/>
    <w:rsid w:val="006E4FD1"/>
    <w:rsid w:val="006E5023"/>
    <w:rsid w:val="006E50A2"/>
    <w:rsid w:val="006E52E8"/>
    <w:rsid w:val="006E538B"/>
    <w:rsid w:val="006E5407"/>
    <w:rsid w:val="006E540E"/>
    <w:rsid w:val="006E541A"/>
    <w:rsid w:val="006E5710"/>
    <w:rsid w:val="006E5765"/>
    <w:rsid w:val="006E5869"/>
    <w:rsid w:val="006E6021"/>
    <w:rsid w:val="006E6534"/>
    <w:rsid w:val="006E68A8"/>
    <w:rsid w:val="006E6C64"/>
    <w:rsid w:val="006E6D9F"/>
    <w:rsid w:val="006E6E7A"/>
    <w:rsid w:val="006E6F23"/>
    <w:rsid w:val="006E7224"/>
    <w:rsid w:val="006E7232"/>
    <w:rsid w:val="006E72D7"/>
    <w:rsid w:val="006E7621"/>
    <w:rsid w:val="006E77A6"/>
    <w:rsid w:val="006F004C"/>
    <w:rsid w:val="006F011D"/>
    <w:rsid w:val="006F025C"/>
    <w:rsid w:val="006F02AC"/>
    <w:rsid w:val="006F02F3"/>
    <w:rsid w:val="006F08E3"/>
    <w:rsid w:val="006F0BFB"/>
    <w:rsid w:val="006F0F17"/>
    <w:rsid w:val="006F132E"/>
    <w:rsid w:val="006F1ABB"/>
    <w:rsid w:val="006F1B95"/>
    <w:rsid w:val="006F21C8"/>
    <w:rsid w:val="006F253B"/>
    <w:rsid w:val="006F2956"/>
    <w:rsid w:val="006F2A27"/>
    <w:rsid w:val="006F2B62"/>
    <w:rsid w:val="006F322C"/>
    <w:rsid w:val="006F37B4"/>
    <w:rsid w:val="006F3B84"/>
    <w:rsid w:val="006F3BE3"/>
    <w:rsid w:val="006F3D8D"/>
    <w:rsid w:val="006F3EAC"/>
    <w:rsid w:val="006F437C"/>
    <w:rsid w:val="006F4388"/>
    <w:rsid w:val="006F43D5"/>
    <w:rsid w:val="006F459E"/>
    <w:rsid w:val="006F4B13"/>
    <w:rsid w:val="006F4BAD"/>
    <w:rsid w:val="006F4FAC"/>
    <w:rsid w:val="006F5411"/>
    <w:rsid w:val="006F56C0"/>
    <w:rsid w:val="006F5734"/>
    <w:rsid w:val="006F598F"/>
    <w:rsid w:val="006F5A92"/>
    <w:rsid w:val="006F5C66"/>
    <w:rsid w:val="006F5DB9"/>
    <w:rsid w:val="006F5F11"/>
    <w:rsid w:val="006F64E2"/>
    <w:rsid w:val="006F66AB"/>
    <w:rsid w:val="006F6789"/>
    <w:rsid w:val="006F6BB0"/>
    <w:rsid w:val="006F7069"/>
    <w:rsid w:val="006F773C"/>
    <w:rsid w:val="006F79B3"/>
    <w:rsid w:val="006F7AC8"/>
    <w:rsid w:val="006F7B26"/>
    <w:rsid w:val="006F7BEC"/>
    <w:rsid w:val="006F7CB8"/>
    <w:rsid w:val="007006D4"/>
    <w:rsid w:val="0070101E"/>
    <w:rsid w:val="0070112A"/>
    <w:rsid w:val="00701233"/>
    <w:rsid w:val="00701436"/>
    <w:rsid w:val="007014CE"/>
    <w:rsid w:val="007015D2"/>
    <w:rsid w:val="007018D7"/>
    <w:rsid w:val="00701A64"/>
    <w:rsid w:val="00701A98"/>
    <w:rsid w:val="00701B72"/>
    <w:rsid w:val="007020BB"/>
    <w:rsid w:val="0070236B"/>
    <w:rsid w:val="007026A7"/>
    <w:rsid w:val="007032B2"/>
    <w:rsid w:val="0070380D"/>
    <w:rsid w:val="00703975"/>
    <w:rsid w:val="00703A74"/>
    <w:rsid w:val="00703BCC"/>
    <w:rsid w:val="00703BCE"/>
    <w:rsid w:val="00703CF7"/>
    <w:rsid w:val="00703E84"/>
    <w:rsid w:val="00703EFC"/>
    <w:rsid w:val="00703FCB"/>
    <w:rsid w:val="0070402B"/>
    <w:rsid w:val="007040A5"/>
    <w:rsid w:val="007040E6"/>
    <w:rsid w:val="00704298"/>
    <w:rsid w:val="0070442D"/>
    <w:rsid w:val="00704F8E"/>
    <w:rsid w:val="0070501D"/>
    <w:rsid w:val="0070511B"/>
    <w:rsid w:val="0070521B"/>
    <w:rsid w:val="00705409"/>
    <w:rsid w:val="00705A59"/>
    <w:rsid w:val="00705B7C"/>
    <w:rsid w:val="00705C42"/>
    <w:rsid w:val="00706090"/>
    <w:rsid w:val="0070613E"/>
    <w:rsid w:val="0070618C"/>
    <w:rsid w:val="00706781"/>
    <w:rsid w:val="007071E8"/>
    <w:rsid w:val="007071EB"/>
    <w:rsid w:val="00707202"/>
    <w:rsid w:val="0070732C"/>
    <w:rsid w:val="007079F3"/>
    <w:rsid w:val="00707C08"/>
    <w:rsid w:val="00707CC1"/>
    <w:rsid w:val="00707DDB"/>
    <w:rsid w:val="00707E08"/>
    <w:rsid w:val="0071038C"/>
    <w:rsid w:val="0071049B"/>
    <w:rsid w:val="00710623"/>
    <w:rsid w:val="007106B4"/>
    <w:rsid w:val="0071093F"/>
    <w:rsid w:val="007109D8"/>
    <w:rsid w:val="00710BCE"/>
    <w:rsid w:val="00710D00"/>
    <w:rsid w:val="00710E57"/>
    <w:rsid w:val="00710F98"/>
    <w:rsid w:val="007111ED"/>
    <w:rsid w:val="0071122E"/>
    <w:rsid w:val="007121DD"/>
    <w:rsid w:val="00712256"/>
    <w:rsid w:val="007122A0"/>
    <w:rsid w:val="007123EE"/>
    <w:rsid w:val="00712532"/>
    <w:rsid w:val="00712690"/>
    <w:rsid w:val="00712985"/>
    <w:rsid w:val="00712A23"/>
    <w:rsid w:val="00712A9D"/>
    <w:rsid w:val="00712AD9"/>
    <w:rsid w:val="00712B08"/>
    <w:rsid w:val="00712E07"/>
    <w:rsid w:val="00713153"/>
    <w:rsid w:val="0071322C"/>
    <w:rsid w:val="007132D6"/>
    <w:rsid w:val="00713421"/>
    <w:rsid w:val="00713470"/>
    <w:rsid w:val="0071365D"/>
    <w:rsid w:val="00713D72"/>
    <w:rsid w:val="00713DAD"/>
    <w:rsid w:val="00713F6D"/>
    <w:rsid w:val="007140FF"/>
    <w:rsid w:val="0071411B"/>
    <w:rsid w:val="00714247"/>
    <w:rsid w:val="00714413"/>
    <w:rsid w:val="007147D9"/>
    <w:rsid w:val="00714829"/>
    <w:rsid w:val="00714A7F"/>
    <w:rsid w:val="00714AB5"/>
    <w:rsid w:val="00714E08"/>
    <w:rsid w:val="00714EBB"/>
    <w:rsid w:val="00714FB5"/>
    <w:rsid w:val="0071503E"/>
    <w:rsid w:val="00715178"/>
    <w:rsid w:val="007151CD"/>
    <w:rsid w:val="00715772"/>
    <w:rsid w:val="00715C7F"/>
    <w:rsid w:val="00715C8D"/>
    <w:rsid w:val="00715E08"/>
    <w:rsid w:val="0071611D"/>
    <w:rsid w:val="007167F1"/>
    <w:rsid w:val="0071692A"/>
    <w:rsid w:val="00716A10"/>
    <w:rsid w:val="00716CC8"/>
    <w:rsid w:val="00716D72"/>
    <w:rsid w:val="00716E34"/>
    <w:rsid w:val="007171B5"/>
    <w:rsid w:val="00717B4B"/>
    <w:rsid w:val="00717BC5"/>
    <w:rsid w:val="00717C80"/>
    <w:rsid w:val="00717E57"/>
    <w:rsid w:val="0072021E"/>
    <w:rsid w:val="00720411"/>
    <w:rsid w:val="007209EF"/>
    <w:rsid w:val="00720CE9"/>
    <w:rsid w:val="00720DCE"/>
    <w:rsid w:val="00720E8F"/>
    <w:rsid w:val="007210A4"/>
    <w:rsid w:val="00721355"/>
    <w:rsid w:val="00721519"/>
    <w:rsid w:val="007217DC"/>
    <w:rsid w:val="0072180A"/>
    <w:rsid w:val="007219C0"/>
    <w:rsid w:val="007219CC"/>
    <w:rsid w:val="00721CAB"/>
    <w:rsid w:val="00721DB5"/>
    <w:rsid w:val="00721E0B"/>
    <w:rsid w:val="00723145"/>
    <w:rsid w:val="007232B8"/>
    <w:rsid w:val="007233EB"/>
    <w:rsid w:val="0072375C"/>
    <w:rsid w:val="007238FD"/>
    <w:rsid w:val="007239E2"/>
    <w:rsid w:val="00723BA4"/>
    <w:rsid w:val="007240E3"/>
    <w:rsid w:val="0072422A"/>
    <w:rsid w:val="00724338"/>
    <w:rsid w:val="0072451B"/>
    <w:rsid w:val="007245A5"/>
    <w:rsid w:val="0072463B"/>
    <w:rsid w:val="0072479B"/>
    <w:rsid w:val="007247F9"/>
    <w:rsid w:val="007248C8"/>
    <w:rsid w:val="00724D07"/>
    <w:rsid w:val="00724FC0"/>
    <w:rsid w:val="00725103"/>
    <w:rsid w:val="007252B2"/>
    <w:rsid w:val="007254EC"/>
    <w:rsid w:val="0072577E"/>
    <w:rsid w:val="00725BB3"/>
    <w:rsid w:val="00725C06"/>
    <w:rsid w:val="00725C92"/>
    <w:rsid w:val="00725DF1"/>
    <w:rsid w:val="0072611F"/>
    <w:rsid w:val="0072652D"/>
    <w:rsid w:val="007265C9"/>
    <w:rsid w:val="007265D1"/>
    <w:rsid w:val="007265F2"/>
    <w:rsid w:val="00726A1A"/>
    <w:rsid w:val="00726E0C"/>
    <w:rsid w:val="00727093"/>
    <w:rsid w:val="007272EA"/>
    <w:rsid w:val="007273CC"/>
    <w:rsid w:val="007276ED"/>
    <w:rsid w:val="007278A6"/>
    <w:rsid w:val="007278F9"/>
    <w:rsid w:val="007279D0"/>
    <w:rsid w:val="00730051"/>
    <w:rsid w:val="00730096"/>
    <w:rsid w:val="007300C7"/>
    <w:rsid w:val="007304AE"/>
    <w:rsid w:val="00730550"/>
    <w:rsid w:val="007305C1"/>
    <w:rsid w:val="0073088E"/>
    <w:rsid w:val="00731330"/>
    <w:rsid w:val="00731678"/>
    <w:rsid w:val="00731690"/>
    <w:rsid w:val="00731B58"/>
    <w:rsid w:val="007329E0"/>
    <w:rsid w:val="00732A65"/>
    <w:rsid w:val="00732C34"/>
    <w:rsid w:val="00732E81"/>
    <w:rsid w:val="0073302B"/>
    <w:rsid w:val="007331A6"/>
    <w:rsid w:val="00733A8A"/>
    <w:rsid w:val="00733B42"/>
    <w:rsid w:val="00733F44"/>
    <w:rsid w:val="0073421C"/>
    <w:rsid w:val="00734222"/>
    <w:rsid w:val="00734420"/>
    <w:rsid w:val="00734746"/>
    <w:rsid w:val="007347AF"/>
    <w:rsid w:val="00734ABE"/>
    <w:rsid w:val="00734C6B"/>
    <w:rsid w:val="00734CD8"/>
    <w:rsid w:val="0073517E"/>
    <w:rsid w:val="00735376"/>
    <w:rsid w:val="00735487"/>
    <w:rsid w:val="00735530"/>
    <w:rsid w:val="00735668"/>
    <w:rsid w:val="007356EF"/>
    <w:rsid w:val="00735762"/>
    <w:rsid w:val="00735AB2"/>
    <w:rsid w:val="00735E04"/>
    <w:rsid w:val="00735FF2"/>
    <w:rsid w:val="007361A8"/>
    <w:rsid w:val="00736578"/>
    <w:rsid w:val="00736583"/>
    <w:rsid w:val="00736715"/>
    <w:rsid w:val="0073671D"/>
    <w:rsid w:val="007367BE"/>
    <w:rsid w:val="00736B2E"/>
    <w:rsid w:val="00736F37"/>
    <w:rsid w:val="007372D6"/>
    <w:rsid w:val="00737592"/>
    <w:rsid w:val="00737C40"/>
    <w:rsid w:val="007401AA"/>
    <w:rsid w:val="00740438"/>
    <w:rsid w:val="0074082F"/>
    <w:rsid w:val="00740A4E"/>
    <w:rsid w:val="00740E27"/>
    <w:rsid w:val="00741017"/>
    <w:rsid w:val="007411FF"/>
    <w:rsid w:val="0074138C"/>
    <w:rsid w:val="00741681"/>
    <w:rsid w:val="007417E2"/>
    <w:rsid w:val="00741829"/>
    <w:rsid w:val="00741B20"/>
    <w:rsid w:val="00741C4C"/>
    <w:rsid w:val="00741DB1"/>
    <w:rsid w:val="00741F4E"/>
    <w:rsid w:val="00742016"/>
    <w:rsid w:val="007424AB"/>
    <w:rsid w:val="00742706"/>
    <w:rsid w:val="00742739"/>
    <w:rsid w:val="0074275B"/>
    <w:rsid w:val="00742ABE"/>
    <w:rsid w:val="00742C50"/>
    <w:rsid w:val="0074349A"/>
    <w:rsid w:val="007435E5"/>
    <w:rsid w:val="00743A8C"/>
    <w:rsid w:val="00743AC9"/>
    <w:rsid w:val="00743AF2"/>
    <w:rsid w:val="00743D2E"/>
    <w:rsid w:val="00743D69"/>
    <w:rsid w:val="007443ED"/>
    <w:rsid w:val="00744745"/>
    <w:rsid w:val="0074497F"/>
    <w:rsid w:val="00744BA3"/>
    <w:rsid w:val="00744C51"/>
    <w:rsid w:val="00744FD9"/>
    <w:rsid w:val="007453A3"/>
    <w:rsid w:val="007454F9"/>
    <w:rsid w:val="00745859"/>
    <w:rsid w:val="007458A6"/>
    <w:rsid w:val="00745F4F"/>
    <w:rsid w:val="007462F0"/>
    <w:rsid w:val="00746575"/>
    <w:rsid w:val="007467E0"/>
    <w:rsid w:val="007469D2"/>
    <w:rsid w:val="00746BF8"/>
    <w:rsid w:val="00746E4E"/>
    <w:rsid w:val="00747090"/>
    <w:rsid w:val="00747407"/>
    <w:rsid w:val="00747779"/>
    <w:rsid w:val="00750884"/>
    <w:rsid w:val="00750BB4"/>
    <w:rsid w:val="00750CE5"/>
    <w:rsid w:val="00750D86"/>
    <w:rsid w:val="00750F1D"/>
    <w:rsid w:val="00751287"/>
    <w:rsid w:val="007512E9"/>
    <w:rsid w:val="007513A0"/>
    <w:rsid w:val="0075144F"/>
    <w:rsid w:val="00751678"/>
    <w:rsid w:val="00751807"/>
    <w:rsid w:val="00751923"/>
    <w:rsid w:val="00751EE2"/>
    <w:rsid w:val="00752186"/>
    <w:rsid w:val="007522AD"/>
    <w:rsid w:val="0075240B"/>
    <w:rsid w:val="007525B1"/>
    <w:rsid w:val="007526F6"/>
    <w:rsid w:val="00752C09"/>
    <w:rsid w:val="007530A6"/>
    <w:rsid w:val="007532B4"/>
    <w:rsid w:val="007535BF"/>
    <w:rsid w:val="007536F7"/>
    <w:rsid w:val="00753B10"/>
    <w:rsid w:val="00753B6D"/>
    <w:rsid w:val="00753CD9"/>
    <w:rsid w:val="007544CF"/>
    <w:rsid w:val="00754540"/>
    <w:rsid w:val="007548C1"/>
    <w:rsid w:val="0075495B"/>
    <w:rsid w:val="00754DCE"/>
    <w:rsid w:val="00755137"/>
    <w:rsid w:val="0075519C"/>
    <w:rsid w:val="00755248"/>
    <w:rsid w:val="007554CF"/>
    <w:rsid w:val="007558AF"/>
    <w:rsid w:val="00755D0D"/>
    <w:rsid w:val="00755E2D"/>
    <w:rsid w:val="007561D3"/>
    <w:rsid w:val="007561E9"/>
    <w:rsid w:val="007565E8"/>
    <w:rsid w:val="007565F5"/>
    <w:rsid w:val="00756662"/>
    <w:rsid w:val="00756ACE"/>
    <w:rsid w:val="00756CBE"/>
    <w:rsid w:val="00756D8B"/>
    <w:rsid w:val="00756FE3"/>
    <w:rsid w:val="007570AD"/>
    <w:rsid w:val="0075728E"/>
    <w:rsid w:val="0075761D"/>
    <w:rsid w:val="0075779A"/>
    <w:rsid w:val="00757895"/>
    <w:rsid w:val="00757906"/>
    <w:rsid w:val="00757BD3"/>
    <w:rsid w:val="00757C7F"/>
    <w:rsid w:val="00757FCA"/>
    <w:rsid w:val="00760123"/>
    <w:rsid w:val="007601F4"/>
    <w:rsid w:val="00760427"/>
    <w:rsid w:val="0076055E"/>
    <w:rsid w:val="007606E0"/>
    <w:rsid w:val="007608C5"/>
    <w:rsid w:val="007608F0"/>
    <w:rsid w:val="00760C3D"/>
    <w:rsid w:val="00760C49"/>
    <w:rsid w:val="00760EB2"/>
    <w:rsid w:val="00760EB3"/>
    <w:rsid w:val="00760FC2"/>
    <w:rsid w:val="00760FC4"/>
    <w:rsid w:val="007612B2"/>
    <w:rsid w:val="007616FE"/>
    <w:rsid w:val="0076183E"/>
    <w:rsid w:val="00761C33"/>
    <w:rsid w:val="00761E3F"/>
    <w:rsid w:val="007621A5"/>
    <w:rsid w:val="00762BB2"/>
    <w:rsid w:val="00762E45"/>
    <w:rsid w:val="00763153"/>
    <w:rsid w:val="00763298"/>
    <w:rsid w:val="00763503"/>
    <w:rsid w:val="0076369F"/>
    <w:rsid w:val="00763BA0"/>
    <w:rsid w:val="00763C54"/>
    <w:rsid w:val="00763D07"/>
    <w:rsid w:val="0076487B"/>
    <w:rsid w:val="007649ED"/>
    <w:rsid w:val="00764F18"/>
    <w:rsid w:val="0076570D"/>
    <w:rsid w:val="007658B3"/>
    <w:rsid w:val="00765AE3"/>
    <w:rsid w:val="00765F35"/>
    <w:rsid w:val="00765FC9"/>
    <w:rsid w:val="007660EE"/>
    <w:rsid w:val="007663A1"/>
    <w:rsid w:val="0076677A"/>
    <w:rsid w:val="00766992"/>
    <w:rsid w:val="00766BB7"/>
    <w:rsid w:val="00766CC6"/>
    <w:rsid w:val="00766F23"/>
    <w:rsid w:val="00766F29"/>
    <w:rsid w:val="007670C2"/>
    <w:rsid w:val="007670F3"/>
    <w:rsid w:val="00767333"/>
    <w:rsid w:val="00767DF5"/>
    <w:rsid w:val="00767E41"/>
    <w:rsid w:val="00767F8F"/>
    <w:rsid w:val="00767FA1"/>
    <w:rsid w:val="00767FC7"/>
    <w:rsid w:val="007700DD"/>
    <w:rsid w:val="007702C4"/>
    <w:rsid w:val="007706B4"/>
    <w:rsid w:val="007707F4"/>
    <w:rsid w:val="00770815"/>
    <w:rsid w:val="00770E1D"/>
    <w:rsid w:val="007711A1"/>
    <w:rsid w:val="00771CA3"/>
    <w:rsid w:val="00771DDB"/>
    <w:rsid w:val="00772235"/>
    <w:rsid w:val="0077233A"/>
    <w:rsid w:val="0077258B"/>
    <w:rsid w:val="007727C9"/>
    <w:rsid w:val="00772A03"/>
    <w:rsid w:val="00772AB3"/>
    <w:rsid w:val="00772F25"/>
    <w:rsid w:val="0077304A"/>
    <w:rsid w:val="007731A9"/>
    <w:rsid w:val="0077395B"/>
    <w:rsid w:val="0077407F"/>
    <w:rsid w:val="0077417F"/>
    <w:rsid w:val="007741B4"/>
    <w:rsid w:val="007744C3"/>
    <w:rsid w:val="0077455A"/>
    <w:rsid w:val="0077456E"/>
    <w:rsid w:val="00774641"/>
    <w:rsid w:val="00774687"/>
    <w:rsid w:val="00774A7D"/>
    <w:rsid w:val="00774AED"/>
    <w:rsid w:val="00774B82"/>
    <w:rsid w:val="00774D60"/>
    <w:rsid w:val="00774E64"/>
    <w:rsid w:val="00774F8F"/>
    <w:rsid w:val="00775103"/>
    <w:rsid w:val="00775264"/>
    <w:rsid w:val="007753CD"/>
    <w:rsid w:val="007753E8"/>
    <w:rsid w:val="007753FD"/>
    <w:rsid w:val="0077582C"/>
    <w:rsid w:val="007758A6"/>
    <w:rsid w:val="007759A4"/>
    <w:rsid w:val="007763B5"/>
    <w:rsid w:val="0077643E"/>
    <w:rsid w:val="0077659A"/>
    <w:rsid w:val="0077671B"/>
    <w:rsid w:val="00776D7D"/>
    <w:rsid w:val="007770F4"/>
    <w:rsid w:val="00777307"/>
    <w:rsid w:val="007779A3"/>
    <w:rsid w:val="00777DDB"/>
    <w:rsid w:val="00777E91"/>
    <w:rsid w:val="007801B5"/>
    <w:rsid w:val="007804A6"/>
    <w:rsid w:val="007804F5"/>
    <w:rsid w:val="00780657"/>
    <w:rsid w:val="00781271"/>
    <w:rsid w:val="007812A4"/>
    <w:rsid w:val="00781425"/>
    <w:rsid w:val="0078162E"/>
    <w:rsid w:val="00781AD7"/>
    <w:rsid w:val="00781AFF"/>
    <w:rsid w:val="00781D6D"/>
    <w:rsid w:val="00782174"/>
    <w:rsid w:val="0078228C"/>
    <w:rsid w:val="007822A6"/>
    <w:rsid w:val="0078238B"/>
    <w:rsid w:val="00782477"/>
    <w:rsid w:val="007829ED"/>
    <w:rsid w:val="00782AAB"/>
    <w:rsid w:val="00782BC8"/>
    <w:rsid w:val="00782C9F"/>
    <w:rsid w:val="00782D7E"/>
    <w:rsid w:val="00782E24"/>
    <w:rsid w:val="0078335D"/>
    <w:rsid w:val="007833F6"/>
    <w:rsid w:val="0078369D"/>
    <w:rsid w:val="00783A3F"/>
    <w:rsid w:val="00783F21"/>
    <w:rsid w:val="00784B54"/>
    <w:rsid w:val="00784D4D"/>
    <w:rsid w:val="0078536D"/>
    <w:rsid w:val="00785415"/>
    <w:rsid w:val="00785431"/>
    <w:rsid w:val="00785492"/>
    <w:rsid w:val="007855DD"/>
    <w:rsid w:val="00785752"/>
    <w:rsid w:val="00785CC4"/>
    <w:rsid w:val="00785F4B"/>
    <w:rsid w:val="00785FAF"/>
    <w:rsid w:val="007860B6"/>
    <w:rsid w:val="00786114"/>
    <w:rsid w:val="007862FF"/>
    <w:rsid w:val="0078633A"/>
    <w:rsid w:val="00786911"/>
    <w:rsid w:val="00786ABB"/>
    <w:rsid w:val="00787355"/>
    <w:rsid w:val="00787542"/>
    <w:rsid w:val="0078770B"/>
    <w:rsid w:val="0078778A"/>
    <w:rsid w:val="0078791E"/>
    <w:rsid w:val="00787D52"/>
    <w:rsid w:val="00787E69"/>
    <w:rsid w:val="00790374"/>
    <w:rsid w:val="0079072D"/>
    <w:rsid w:val="00790799"/>
    <w:rsid w:val="00790A46"/>
    <w:rsid w:val="00790D74"/>
    <w:rsid w:val="00790EB0"/>
    <w:rsid w:val="00791324"/>
    <w:rsid w:val="0079143E"/>
    <w:rsid w:val="00791463"/>
    <w:rsid w:val="007914DB"/>
    <w:rsid w:val="007914ED"/>
    <w:rsid w:val="00791505"/>
    <w:rsid w:val="00791652"/>
    <w:rsid w:val="00791AA8"/>
    <w:rsid w:val="00791E5C"/>
    <w:rsid w:val="00792257"/>
    <w:rsid w:val="00792505"/>
    <w:rsid w:val="007925E0"/>
    <w:rsid w:val="007926B4"/>
    <w:rsid w:val="00792A7F"/>
    <w:rsid w:val="00792CA5"/>
    <w:rsid w:val="00792EB1"/>
    <w:rsid w:val="0079334D"/>
    <w:rsid w:val="00793417"/>
    <w:rsid w:val="0079353F"/>
    <w:rsid w:val="0079369D"/>
    <w:rsid w:val="007937CD"/>
    <w:rsid w:val="00793C32"/>
    <w:rsid w:val="00793EEF"/>
    <w:rsid w:val="00794025"/>
    <w:rsid w:val="00794148"/>
    <w:rsid w:val="0079425D"/>
    <w:rsid w:val="0079454B"/>
    <w:rsid w:val="00794621"/>
    <w:rsid w:val="00794F5D"/>
    <w:rsid w:val="00794F8E"/>
    <w:rsid w:val="007955A1"/>
    <w:rsid w:val="00795A6F"/>
    <w:rsid w:val="00795A83"/>
    <w:rsid w:val="00795D31"/>
    <w:rsid w:val="0079615A"/>
    <w:rsid w:val="0079660C"/>
    <w:rsid w:val="007968F3"/>
    <w:rsid w:val="00796967"/>
    <w:rsid w:val="00796C53"/>
    <w:rsid w:val="00797466"/>
    <w:rsid w:val="007976AF"/>
    <w:rsid w:val="00797886"/>
    <w:rsid w:val="00797903"/>
    <w:rsid w:val="007A0296"/>
    <w:rsid w:val="007A03E0"/>
    <w:rsid w:val="007A04D7"/>
    <w:rsid w:val="007A0592"/>
    <w:rsid w:val="007A0867"/>
    <w:rsid w:val="007A14A5"/>
    <w:rsid w:val="007A155E"/>
    <w:rsid w:val="007A17E1"/>
    <w:rsid w:val="007A18AA"/>
    <w:rsid w:val="007A18AD"/>
    <w:rsid w:val="007A1A31"/>
    <w:rsid w:val="007A1C63"/>
    <w:rsid w:val="007A1F72"/>
    <w:rsid w:val="007A2084"/>
    <w:rsid w:val="007A22F5"/>
    <w:rsid w:val="007A2336"/>
    <w:rsid w:val="007A2581"/>
    <w:rsid w:val="007A25CC"/>
    <w:rsid w:val="007A27C4"/>
    <w:rsid w:val="007A27EB"/>
    <w:rsid w:val="007A2894"/>
    <w:rsid w:val="007A2B01"/>
    <w:rsid w:val="007A2B91"/>
    <w:rsid w:val="007A3599"/>
    <w:rsid w:val="007A3628"/>
    <w:rsid w:val="007A3683"/>
    <w:rsid w:val="007A42B1"/>
    <w:rsid w:val="007A465E"/>
    <w:rsid w:val="007A4A15"/>
    <w:rsid w:val="007A4B7D"/>
    <w:rsid w:val="007A4C7C"/>
    <w:rsid w:val="007A4E1A"/>
    <w:rsid w:val="007A52A7"/>
    <w:rsid w:val="007A5474"/>
    <w:rsid w:val="007A55BE"/>
    <w:rsid w:val="007A5A1E"/>
    <w:rsid w:val="007A5ABB"/>
    <w:rsid w:val="007A5E5F"/>
    <w:rsid w:val="007A5EC0"/>
    <w:rsid w:val="007A621E"/>
    <w:rsid w:val="007A625D"/>
    <w:rsid w:val="007A67F7"/>
    <w:rsid w:val="007A687A"/>
    <w:rsid w:val="007A6B28"/>
    <w:rsid w:val="007A6EB5"/>
    <w:rsid w:val="007A760B"/>
    <w:rsid w:val="007A7666"/>
    <w:rsid w:val="007A7900"/>
    <w:rsid w:val="007B000F"/>
    <w:rsid w:val="007B0386"/>
    <w:rsid w:val="007B07DF"/>
    <w:rsid w:val="007B0A6E"/>
    <w:rsid w:val="007B0DBC"/>
    <w:rsid w:val="007B0DEF"/>
    <w:rsid w:val="007B1337"/>
    <w:rsid w:val="007B1499"/>
    <w:rsid w:val="007B1A5A"/>
    <w:rsid w:val="007B1B1F"/>
    <w:rsid w:val="007B1D60"/>
    <w:rsid w:val="007B1E1E"/>
    <w:rsid w:val="007B1F0F"/>
    <w:rsid w:val="007B2139"/>
    <w:rsid w:val="007B2537"/>
    <w:rsid w:val="007B272A"/>
    <w:rsid w:val="007B2A00"/>
    <w:rsid w:val="007B2C5F"/>
    <w:rsid w:val="007B2FD7"/>
    <w:rsid w:val="007B354E"/>
    <w:rsid w:val="007B375A"/>
    <w:rsid w:val="007B3822"/>
    <w:rsid w:val="007B3CA1"/>
    <w:rsid w:val="007B4173"/>
    <w:rsid w:val="007B4212"/>
    <w:rsid w:val="007B42A7"/>
    <w:rsid w:val="007B42D8"/>
    <w:rsid w:val="007B4584"/>
    <w:rsid w:val="007B4610"/>
    <w:rsid w:val="007B46C7"/>
    <w:rsid w:val="007B4A15"/>
    <w:rsid w:val="007B4DFF"/>
    <w:rsid w:val="007B4E31"/>
    <w:rsid w:val="007B4FDE"/>
    <w:rsid w:val="007B50F1"/>
    <w:rsid w:val="007B5145"/>
    <w:rsid w:val="007B528D"/>
    <w:rsid w:val="007B5361"/>
    <w:rsid w:val="007B55C4"/>
    <w:rsid w:val="007B5E9F"/>
    <w:rsid w:val="007B5F4D"/>
    <w:rsid w:val="007B6A64"/>
    <w:rsid w:val="007B6A6F"/>
    <w:rsid w:val="007B766E"/>
    <w:rsid w:val="007B777B"/>
    <w:rsid w:val="007B79D2"/>
    <w:rsid w:val="007B7BFD"/>
    <w:rsid w:val="007B7CDD"/>
    <w:rsid w:val="007B7F2E"/>
    <w:rsid w:val="007C006E"/>
    <w:rsid w:val="007C0357"/>
    <w:rsid w:val="007C0558"/>
    <w:rsid w:val="007C05AF"/>
    <w:rsid w:val="007C05FC"/>
    <w:rsid w:val="007C08BE"/>
    <w:rsid w:val="007C0AC3"/>
    <w:rsid w:val="007C0B5B"/>
    <w:rsid w:val="007C0D93"/>
    <w:rsid w:val="007C0E62"/>
    <w:rsid w:val="007C0ECC"/>
    <w:rsid w:val="007C14EA"/>
    <w:rsid w:val="007C155B"/>
    <w:rsid w:val="007C1AC2"/>
    <w:rsid w:val="007C1CEB"/>
    <w:rsid w:val="007C1D93"/>
    <w:rsid w:val="007C1E93"/>
    <w:rsid w:val="007C1F8A"/>
    <w:rsid w:val="007C231F"/>
    <w:rsid w:val="007C2996"/>
    <w:rsid w:val="007C2A6B"/>
    <w:rsid w:val="007C2BEC"/>
    <w:rsid w:val="007C2C46"/>
    <w:rsid w:val="007C2DD1"/>
    <w:rsid w:val="007C2DF8"/>
    <w:rsid w:val="007C2E3A"/>
    <w:rsid w:val="007C3078"/>
    <w:rsid w:val="007C315E"/>
    <w:rsid w:val="007C34D6"/>
    <w:rsid w:val="007C35C8"/>
    <w:rsid w:val="007C364B"/>
    <w:rsid w:val="007C37C9"/>
    <w:rsid w:val="007C3834"/>
    <w:rsid w:val="007C38C6"/>
    <w:rsid w:val="007C4181"/>
    <w:rsid w:val="007C41A2"/>
    <w:rsid w:val="007C44A3"/>
    <w:rsid w:val="007C45E6"/>
    <w:rsid w:val="007C45EA"/>
    <w:rsid w:val="007C460D"/>
    <w:rsid w:val="007C48D5"/>
    <w:rsid w:val="007C4D62"/>
    <w:rsid w:val="007C4E50"/>
    <w:rsid w:val="007C51D9"/>
    <w:rsid w:val="007C54AD"/>
    <w:rsid w:val="007C570A"/>
    <w:rsid w:val="007C6099"/>
    <w:rsid w:val="007C615E"/>
    <w:rsid w:val="007C61F0"/>
    <w:rsid w:val="007C673E"/>
    <w:rsid w:val="007C67A8"/>
    <w:rsid w:val="007C6A21"/>
    <w:rsid w:val="007C6AFA"/>
    <w:rsid w:val="007C70A6"/>
    <w:rsid w:val="007C720A"/>
    <w:rsid w:val="007C74C1"/>
    <w:rsid w:val="007C7B05"/>
    <w:rsid w:val="007C7B68"/>
    <w:rsid w:val="007C7C77"/>
    <w:rsid w:val="007D05CB"/>
    <w:rsid w:val="007D069C"/>
    <w:rsid w:val="007D10BA"/>
    <w:rsid w:val="007D11DC"/>
    <w:rsid w:val="007D1230"/>
    <w:rsid w:val="007D14DC"/>
    <w:rsid w:val="007D15E3"/>
    <w:rsid w:val="007D1826"/>
    <w:rsid w:val="007D1CF1"/>
    <w:rsid w:val="007D1DF4"/>
    <w:rsid w:val="007D1DF9"/>
    <w:rsid w:val="007D1E70"/>
    <w:rsid w:val="007D1E91"/>
    <w:rsid w:val="007D2263"/>
    <w:rsid w:val="007D23FC"/>
    <w:rsid w:val="007D241F"/>
    <w:rsid w:val="007D242D"/>
    <w:rsid w:val="007D24EA"/>
    <w:rsid w:val="007D26DD"/>
    <w:rsid w:val="007D2800"/>
    <w:rsid w:val="007D29B1"/>
    <w:rsid w:val="007D2A33"/>
    <w:rsid w:val="007D2AD2"/>
    <w:rsid w:val="007D2B6A"/>
    <w:rsid w:val="007D2D8F"/>
    <w:rsid w:val="007D2F74"/>
    <w:rsid w:val="007D33CD"/>
    <w:rsid w:val="007D3BDB"/>
    <w:rsid w:val="007D3E5D"/>
    <w:rsid w:val="007D4272"/>
    <w:rsid w:val="007D4700"/>
    <w:rsid w:val="007D49B9"/>
    <w:rsid w:val="007D4A34"/>
    <w:rsid w:val="007D511D"/>
    <w:rsid w:val="007D5308"/>
    <w:rsid w:val="007D54A7"/>
    <w:rsid w:val="007D55D3"/>
    <w:rsid w:val="007D5829"/>
    <w:rsid w:val="007D594D"/>
    <w:rsid w:val="007D5B9C"/>
    <w:rsid w:val="007D5E12"/>
    <w:rsid w:val="007D5F4F"/>
    <w:rsid w:val="007D607D"/>
    <w:rsid w:val="007D6325"/>
    <w:rsid w:val="007D64CA"/>
    <w:rsid w:val="007D66F1"/>
    <w:rsid w:val="007D6860"/>
    <w:rsid w:val="007D6C2B"/>
    <w:rsid w:val="007D6D7F"/>
    <w:rsid w:val="007D7006"/>
    <w:rsid w:val="007D7477"/>
    <w:rsid w:val="007D74B7"/>
    <w:rsid w:val="007D75C3"/>
    <w:rsid w:val="007D7B75"/>
    <w:rsid w:val="007D7BF8"/>
    <w:rsid w:val="007E017A"/>
    <w:rsid w:val="007E052C"/>
    <w:rsid w:val="007E0C0A"/>
    <w:rsid w:val="007E0CF2"/>
    <w:rsid w:val="007E15AD"/>
    <w:rsid w:val="007E1DF8"/>
    <w:rsid w:val="007E1FEB"/>
    <w:rsid w:val="007E23C5"/>
    <w:rsid w:val="007E246E"/>
    <w:rsid w:val="007E2559"/>
    <w:rsid w:val="007E27C0"/>
    <w:rsid w:val="007E2809"/>
    <w:rsid w:val="007E2911"/>
    <w:rsid w:val="007E2B61"/>
    <w:rsid w:val="007E2C3E"/>
    <w:rsid w:val="007E3139"/>
    <w:rsid w:val="007E3263"/>
    <w:rsid w:val="007E3326"/>
    <w:rsid w:val="007E3510"/>
    <w:rsid w:val="007E36BE"/>
    <w:rsid w:val="007E3BBF"/>
    <w:rsid w:val="007E3D03"/>
    <w:rsid w:val="007E3F84"/>
    <w:rsid w:val="007E4183"/>
    <w:rsid w:val="007E41A5"/>
    <w:rsid w:val="007E44FC"/>
    <w:rsid w:val="007E4A12"/>
    <w:rsid w:val="007E4AAB"/>
    <w:rsid w:val="007E511E"/>
    <w:rsid w:val="007E51B3"/>
    <w:rsid w:val="007E58AA"/>
    <w:rsid w:val="007E5AC2"/>
    <w:rsid w:val="007E5AD3"/>
    <w:rsid w:val="007E5B8C"/>
    <w:rsid w:val="007E5D35"/>
    <w:rsid w:val="007E5D52"/>
    <w:rsid w:val="007E5DCE"/>
    <w:rsid w:val="007E5FB5"/>
    <w:rsid w:val="007E5FD7"/>
    <w:rsid w:val="007E5FEB"/>
    <w:rsid w:val="007E614F"/>
    <w:rsid w:val="007E615C"/>
    <w:rsid w:val="007E6232"/>
    <w:rsid w:val="007E6454"/>
    <w:rsid w:val="007E678B"/>
    <w:rsid w:val="007E6D67"/>
    <w:rsid w:val="007E717B"/>
    <w:rsid w:val="007E7211"/>
    <w:rsid w:val="007E72B9"/>
    <w:rsid w:val="007E73A9"/>
    <w:rsid w:val="007E755F"/>
    <w:rsid w:val="007E79C4"/>
    <w:rsid w:val="007E7ED3"/>
    <w:rsid w:val="007E7F9F"/>
    <w:rsid w:val="007F0006"/>
    <w:rsid w:val="007F0810"/>
    <w:rsid w:val="007F089D"/>
    <w:rsid w:val="007F0933"/>
    <w:rsid w:val="007F0993"/>
    <w:rsid w:val="007F0B3B"/>
    <w:rsid w:val="007F0CCB"/>
    <w:rsid w:val="007F12F1"/>
    <w:rsid w:val="007F1594"/>
    <w:rsid w:val="007F190E"/>
    <w:rsid w:val="007F1941"/>
    <w:rsid w:val="007F1B85"/>
    <w:rsid w:val="007F1E9D"/>
    <w:rsid w:val="007F1F71"/>
    <w:rsid w:val="007F1F91"/>
    <w:rsid w:val="007F2407"/>
    <w:rsid w:val="007F25DE"/>
    <w:rsid w:val="007F2D0E"/>
    <w:rsid w:val="007F2E46"/>
    <w:rsid w:val="007F3009"/>
    <w:rsid w:val="007F350B"/>
    <w:rsid w:val="007F353E"/>
    <w:rsid w:val="007F37B5"/>
    <w:rsid w:val="007F3E64"/>
    <w:rsid w:val="007F3F7D"/>
    <w:rsid w:val="007F412F"/>
    <w:rsid w:val="007F4143"/>
    <w:rsid w:val="007F4474"/>
    <w:rsid w:val="007F4526"/>
    <w:rsid w:val="007F4670"/>
    <w:rsid w:val="007F4974"/>
    <w:rsid w:val="007F4CD1"/>
    <w:rsid w:val="007F4DCB"/>
    <w:rsid w:val="007F4E19"/>
    <w:rsid w:val="007F4E9D"/>
    <w:rsid w:val="007F4F86"/>
    <w:rsid w:val="007F4FEA"/>
    <w:rsid w:val="007F502E"/>
    <w:rsid w:val="007F50DE"/>
    <w:rsid w:val="007F5342"/>
    <w:rsid w:val="007F5478"/>
    <w:rsid w:val="007F5A85"/>
    <w:rsid w:val="007F5FB7"/>
    <w:rsid w:val="007F606D"/>
    <w:rsid w:val="007F62D2"/>
    <w:rsid w:val="007F6884"/>
    <w:rsid w:val="007F6928"/>
    <w:rsid w:val="007F6B9C"/>
    <w:rsid w:val="007F6F1C"/>
    <w:rsid w:val="007F7724"/>
    <w:rsid w:val="007F790A"/>
    <w:rsid w:val="007F79BA"/>
    <w:rsid w:val="007F7F8D"/>
    <w:rsid w:val="008002C5"/>
    <w:rsid w:val="00800AF5"/>
    <w:rsid w:val="00800F9B"/>
    <w:rsid w:val="0080161D"/>
    <w:rsid w:val="00801738"/>
    <w:rsid w:val="00801840"/>
    <w:rsid w:val="00801B7B"/>
    <w:rsid w:val="00801E42"/>
    <w:rsid w:val="00802240"/>
    <w:rsid w:val="00802351"/>
    <w:rsid w:val="0080238C"/>
    <w:rsid w:val="008025D3"/>
    <w:rsid w:val="008026BB"/>
    <w:rsid w:val="00802A1D"/>
    <w:rsid w:val="00802DC0"/>
    <w:rsid w:val="00803185"/>
    <w:rsid w:val="008035FF"/>
    <w:rsid w:val="00803A00"/>
    <w:rsid w:val="00804167"/>
    <w:rsid w:val="0080435B"/>
    <w:rsid w:val="00804397"/>
    <w:rsid w:val="008043FE"/>
    <w:rsid w:val="00804A56"/>
    <w:rsid w:val="00804D73"/>
    <w:rsid w:val="00804EAD"/>
    <w:rsid w:val="0080513D"/>
    <w:rsid w:val="008052B3"/>
    <w:rsid w:val="00805395"/>
    <w:rsid w:val="00805543"/>
    <w:rsid w:val="0080593A"/>
    <w:rsid w:val="00805C16"/>
    <w:rsid w:val="00806245"/>
    <w:rsid w:val="0080633C"/>
    <w:rsid w:val="0080688F"/>
    <w:rsid w:val="00806A39"/>
    <w:rsid w:val="0080739F"/>
    <w:rsid w:val="0080742A"/>
    <w:rsid w:val="0080747D"/>
    <w:rsid w:val="00807826"/>
    <w:rsid w:val="00807871"/>
    <w:rsid w:val="00807897"/>
    <w:rsid w:val="00807A80"/>
    <w:rsid w:val="00807CAF"/>
    <w:rsid w:val="00807EF6"/>
    <w:rsid w:val="008100A9"/>
    <w:rsid w:val="0081015F"/>
    <w:rsid w:val="00810249"/>
    <w:rsid w:val="008102C5"/>
    <w:rsid w:val="00810476"/>
    <w:rsid w:val="008104F8"/>
    <w:rsid w:val="008104FA"/>
    <w:rsid w:val="00810566"/>
    <w:rsid w:val="00810874"/>
    <w:rsid w:val="0081092C"/>
    <w:rsid w:val="00810BF1"/>
    <w:rsid w:val="00810F03"/>
    <w:rsid w:val="0081122C"/>
    <w:rsid w:val="00811358"/>
    <w:rsid w:val="00811396"/>
    <w:rsid w:val="00811486"/>
    <w:rsid w:val="00811719"/>
    <w:rsid w:val="008118AA"/>
    <w:rsid w:val="00811AD3"/>
    <w:rsid w:val="00811B85"/>
    <w:rsid w:val="00811F76"/>
    <w:rsid w:val="008122BB"/>
    <w:rsid w:val="0081236A"/>
    <w:rsid w:val="00812442"/>
    <w:rsid w:val="00812535"/>
    <w:rsid w:val="00812582"/>
    <w:rsid w:val="00812701"/>
    <w:rsid w:val="008127EF"/>
    <w:rsid w:val="00812A80"/>
    <w:rsid w:val="00812C8C"/>
    <w:rsid w:val="00812E3D"/>
    <w:rsid w:val="00812E6F"/>
    <w:rsid w:val="008131C9"/>
    <w:rsid w:val="00813B5B"/>
    <w:rsid w:val="00813CA8"/>
    <w:rsid w:val="00813E9E"/>
    <w:rsid w:val="00814195"/>
    <w:rsid w:val="008141D0"/>
    <w:rsid w:val="00814353"/>
    <w:rsid w:val="00814454"/>
    <w:rsid w:val="008145D8"/>
    <w:rsid w:val="00814984"/>
    <w:rsid w:val="00814C88"/>
    <w:rsid w:val="00814CE6"/>
    <w:rsid w:val="008150F0"/>
    <w:rsid w:val="008151CF"/>
    <w:rsid w:val="0081569E"/>
    <w:rsid w:val="0081577C"/>
    <w:rsid w:val="00815DDC"/>
    <w:rsid w:val="00815F1A"/>
    <w:rsid w:val="00815F64"/>
    <w:rsid w:val="00816B64"/>
    <w:rsid w:val="00816C45"/>
    <w:rsid w:val="00817181"/>
    <w:rsid w:val="008171B1"/>
    <w:rsid w:val="008174DE"/>
    <w:rsid w:val="0081756D"/>
    <w:rsid w:val="00817976"/>
    <w:rsid w:val="00817ABE"/>
    <w:rsid w:val="00817DB9"/>
    <w:rsid w:val="00817E49"/>
    <w:rsid w:val="00817F4E"/>
    <w:rsid w:val="008200B6"/>
    <w:rsid w:val="008204A0"/>
    <w:rsid w:val="00820716"/>
    <w:rsid w:val="00820A0C"/>
    <w:rsid w:val="00820BB7"/>
    <w:rsid w:val="00820BD7"/>
    <w:rsid w:val="00820BD9"/>
    <w:rsid w:val="008213E3"/>
    <w:rsid w:val="00821BFD"/>
    <w:rsid w:val="00821D6A"/>
    <w:rsid w:val="00821F95"/>
    <w:rsid w:val="00822086"/>
    <w:rsid w:val="008226C0"/>
    <w:rsid w:val="0082297F"/>
    <w:rsid w:val="00822A87"/>
    <w:rsid w:val="00822C7D"/>
    <w:rsid w:val="008231C5"/>
    <w:rsid w:val="008233BB"/>
    <w:rsid w:val="0082353D"/>
    <w:rsid w:val="00823A2E"/>
    <w:rsid w:val="00823A42"/>
    <w:rsid w:val="00823C15"/>
    <w:rsid w:val="00824423"/>
    <w:rsid w:val="008245D2"/>
    <w:rsid w:val="008245DD"/>
    <w:rsid w:val="0082480C"/>
    <w:rsid w:val="00824A93"/>
    <w:rsid w:val="00824B76"/>
    <w:rsid w:val="00824B8A"/>
    <w:rsid w:val="00824CC8"/>
    <w:rsid w:val="00824FFD"/>
    <w:rsid w:val="00825361"/>
    <w:rsid w:val="00825C5A"/>
    <w:rsid w:val="00825F50"/>
    <w:rsid w:val="0082608E"/>
    <w:rsid w:val="0082610E"/>
    <w:rsid w:val="00826473"/>
    <w:rsid w:val="00826508"/>
    <w:rsid w:val="00826629"/>
    <w:rsid w:val="00826795"/>
    <w:rsid w:val="00826905"/>
    <w:rsid w:val="008269BC"/>
    <w:rsid w:val="008269DE"/>
    <w:rsid w:val="00826DEF"/>
    <w:rsid w:val="00826F09"/>
    <w:rsid w:val="00826F42"/>
    <w:rsid w:val="00827237"/>
    <w:rsid w:val="00827454"/>
    <w:rsid w:val="008276A2"/>
    <w:rsid w:val="00827834"/>
    <w:rsid w:val="008279E5"/>
    <w:rsid w:val="00827E86"/>
    <w:rsid w:val="00830664"/>
    <w:rsid w:val="00830730"/>
    <w:rsid w:val="00830B61"/>
    <w:rsid w:val="00830DC4"/>
    <w:rsid w:val="00830E38"/>
    <w:rsid w:val="00830F7B"/>
    <w:rsid w:val="00830FF6"/>
    <w:rsid w:val="008311DB"/>
    <w:rsid w:val="008313DD"/>
    <w:rsid w:val="00831458"/>
    <w:rsid w:val="00831643"/>
    <w:rsid w:val="008318E4"/>
    <w:rsid w:val="008320E6"/>
    <w:rsid w:val="008322A5"/>
    <w:rsid w:val="008322AC"/>
    <w:rsid w:val="0083245F"/>
    <w:rsid w:val="00832C33"/>
    <w:rsid w:val="00832DB6"/>
    <w:rsid w:val="00832E74"/>
    <w:rsid w:val="0083305C"/>
    <w:rsid w:val="00833206"/>
    <w:rsid w:val="00833258"/>
    <w:rsid w:val="00833495"/>
    <w:rsid w:val="0083358C"/>
    <w:rsid w:val="008336C8"/>
    <w:rsid w:val="0083373A"/>
    <w:rsid w:val="00833BD5"/>
    <w:rsid w:val="00833E75"/>
    <w:rsid w:val="00834572"/>
    <w:rsid w:val="00834859"/>
    <w:rsid w:val="00835587"/>
    <w:rsid w:val="008358DB"/>
    <w:rsid w:val="00835938"/>
    <w:rsid w:val="00835E37"/>
    <w:rsid w:val="0083602D"/>
    <w:rsid w:val="00836228"/>
    <w:rsid w:val="00836363"/>
    <w:rsid w:val="008363E2"/>
    <w:rsid w:val="00836430"/>
    <w:rsid w:val="008365EA"/>
    <w:rsid w:val="00836647"/>
    <w:rsid w:val="00836B7D"/>
    <w:rsid w:val="00836CC2"/>
    <w:rsid w:val="00836D3B"/>
    <w:rsid w:val="00836DD6"/>
    <w:rsid w:val="00836EF5"/>
    <w:rsid w:val="00837002"/>
    <w:rsid w:val="0083719A"/>
    <w:rsid w:val="0083725C"/>
    <w:rsid w:val="0083733A"/>
    <w:rsid w:val="0083739D"/>
    <w:rsid w:val="0083744B"/>
    <w:rsid w:val="008376F4"/>
    <w:rsid w:val="008378F1"/>
    <w:rsid w:val="00837F84"/>
    <w:rsid w:val="00840238"/>
    <w:rsid w:val="00840414"/>
    <w:rsid w:val="00840940"/>
    <w:rsid w:val="00840AE4"/>
    <w:rsid w:val="00840DB9"/>
    <w:rsid w:val="00840F61"/>
    <w:rsid w:val="00841380"/>
    <w:rsid w:val="00841692"/>
    <w:rsid w:val="008417C7"/>
    <w:rsid w:val="00841A11"/>
    <w:rsid w:val="00841FE3"/>
    <w:rsid w:val="008426D7"/>
    <w:rsid w:val="00842727"/>
    <w:rsid w:val="00842A21"/>
    <w:rsid w:val="00842B6F"/>
    <w:rsid w:val="00842C7C"/>
    <w:rsid w:val="00843062"/>
    <w:rsid w:val="008431ED"/>
    <w:rsid w:val="00843245"/>
    <w:rsid w:val="00843670"/>
    <w:rsid w:val="008439B9"/>
    <w:rsid w:val="00843AF4"/>
    <w:rsid w:val="00843B7C"/>
    <w:rsid w:val="00843E9B"/>
    <w:rsid w:val="0084460A"/>
    <w:rsid w:val="0084461E"/>
    <w:rsid w:val="008446BD"/>
    <w:rsid w:val="00844801"/>
    <w:rsid w:val="00844B8D"/>
    <w:rsid w:val="00844E56"/>
    <w:rsid w:val="00844E9B"/>
    <w:rsid w:val="00844F7A"/>
    <w:rsid w:val="00844FD8"/>
    <w:rsid w:val="008450EF"/>
    <w:rsid w:val="008451E6"/>
    <w:rsid w:val="00845487"/>
    <w:rsid w:val="008454BB"/>
    <w:rsid w:val="00845BFB"/>
    <w:rsid w:val="00846050"/>
    <w:rsid w:val="0084636D"/>
    <w:rsid w:val="0084646F"/>
    <w:rsid w:val="00846880"/>
    <w:rsid w:val="008468AF"/>
    <w:rsid w:val="00846A02"/>
    <w:rsid w:val="00846E11"/>
    <w:rsid w:val="008470D9"/>
    <w:rsid w:val="0084724B"/>
    <w:rsid w:val="00847636"/>
    <w:rsid w:val="00847A20"/>
    <w:rsid w:val="00847A93"/>
    <w:rsid w:val="00847B42"/>
    <w:rsid w:val="00847EFD"/>
    <w:rsid w:val="008507A5"/>
    <w:rsid w:val="00850CDF"/>
    <w:rsid w:val="00851009"/>
    <w:rsid w:val="008511FD"/>
    <w:rsid w:val="00851273"/>
    <w:rsid w:val="008516FA"/>
    <w:rsid w:val="00851856"/>
    <w:rsid w:val="00851994"/>
    <w:rsid w:val="00851A66"/>
    <w:rsid w:val="00851F7E"/>
    <w:rsid w:val="00852390"/>
    <w:rsid w:val="00852827"/>
    <w:rsid w:val="008528F3"/>
    <w:rsid w:val="00852A2E"/>
    <w:rsid w:val="00852AE9"/>
    <w:rsid w:val="00852C56"/>
    <w:rsid w:val="00852D56"/>
    <w:rsid w:val="00852DF5"/>
    <w:rsid w:val="00853235"/>
    <w:rsid w:val="0085323D"/>
    <w:rsid w:val="0085358B"/>
    <w:rsid w:val="008536B1"/>
    <w:rsid w:val="00853B65"/>
    <w:rsid w:val="00853C6B"/>
    <w:rsid w:val="00853FF7"/>
    <w:rsid w:val="00854071"/>
    <w:rsid w:val="008542CB"/>
    <w:rsid w:val="008543AF"/>
    <w:rsid w:val="00854676"/>
    <w:rsid w:val="0085484B"/>
    <w:rsid w:val="00854A18"/>
    <w:rsid w:val="00854D10"/>
    <w:rsid w:val="008550A0"/>
    <w:rsid w:val="0085536E"/>
    <w:rsid w:val="0085537D"/>
    <w:rsid w:val="0085558E"/>
    <w:rsid w:val="0085563E"/>
    <w:rsid w:val="008556C0"/>
    <w:rsid w:val="00855731"/>
    <w:rsid w:val="0085624D"/>
    <w:rsid w:val="008562A7"/>
    <w:rsid w:val="008562DB"/>
    <w:rsid w:val="00856321"/>
    <w:rsid w:val="008563DB"/>
    <w:rsid w:val="008564A8"/>
    <w:rsid w:val="008564FD"/>
    <w:rsid w:val="008565A1"/>
    <w:rsid w:val="00856D2F"/>
    <w:rsid w:val="00856EBB"/>
    <w:rsid w:val="00856F77"/>
    <w:rsid w:val="00857691"/>
    <w:rsid w:val="00857A5F"/>
    <w:rsid w:val="00857C0D"/>
    <w:rsid w:val="00857C14"/>
    <w:rsid w:val="00857D4A"/>
    <w:rsid w:val="00857F01"/>
    <w:rsid w:val="00857F9A"/>
    <w:rsid w:val="00860098"/>
    <w:rsid w:val="00860259"/>
    <w:rsid w:val="008605E7"/>
    <w:rsid w:val="0086063F"/>
    <w:rsid w:val="00860896"/>
    <w:rsid w:val="0086094C"/>
    <w:rsid w:val="00860B5E"/>
    <w:rsid w:val="00860BDE"/>
    <w:rsid w:val="00860BE2"/>
    <w:rsid w:val="00860C70"/>
    <w:rsid w:val="00860D3A"/>
    <w:rsid w:val="00860DEA"/>
    <w:rsid w:val="00860F77"/>
    <w:rsid w:val="0086157E"/>
    <w:rsid w:val="008619E2"/>
    <w:rsid w:val="00861A03"/>
    <w:rsid w:val="00861AD3"/>
    <w:rsid w:val="00861B6C"/>
    <w:rsid w:val="00861CE5"/>
    <w:rsid w:val="00861D36"/>
    <w:rsid w:val="00861DB8"/>
    <w:rsid w:val="00861FA2"/>
    <w:rsid w:val="0086200F"/>
    <w:rsid w:val="008623A7"/>
    <w:rsid w:val="008625D8"/>
    <w:rsid w:val="008627DA"/>
    <w:rsid w:val="008628AE"/>
    <w:rsid w:val="00862F3D"/>
    <w:rsid w:val="008630EE"/>
    <w:rsid w:val="008637F0"/>
    <w:rsid w:val="0086385A"/>
    <w:rsid w:val="00863CCC"/>
    <w:rsid w:val="00863E92"/>
    <w:rsid w:val="0086412D"/>
    <w:rsid w:val="0086429C"/>
    <w:rsid w:val="008644F1"/>
    <w:rsid w:val="008644F5"/>
    <w:rsid w:val="0086489B"/>
    <w:rsid w:val="00864C03"/>
    <w:rsid w:val="00864CB9"/>
    <w:rsid w:val="00864F70"/>
    <w:rsid w:val="00864FE9"/>
    <w:rsid w:val="00864FF3"/>
    <w:rsid w:val="0086517D"/>
    <w:rsid w:val="00865378"/>
    <w:rsid w:val="0086560A"/>
    <w:rsid w:val="008659BB"/>
    <w:rsid w:val="00865BF9"/>
    <w:rsid w:val="008660CC"/>
    <w:rsid w:val="00866229"/>
    <w:rsid w:val="0086631B"/>
    <w:rsid w:val="00866A89"/>
    <w:rsid w:val="00866E63"/>
    <w:rsid w:val="00866EE0"/>
    <w:rsid w:val="00867513"/>
    <w:rsid w:val="00867555"/>
    <w:rsid w:val="0086788F"/>
    <w:rsid w:val="00867A28"/>
    <w:rsid w:val="00867C14"/>
    <w:rsid w:val="0087051B"/>
    <w:rsid w:val="00870926"/>
    <w:rsid w:val="00870D98"/>
    <w:rsid w:val="0087110F"/>
    <w:rsid w:val="008711D9"/>
    <w:rsid w:val="00871386"/>
    <w:rsid w:val="00871DD6"/>
    <w:rsid w:val="00872115"/>
    <w:rsid w:val="00872489"/>
    <w:rsid w:val="008726C1"/>
    <w:rsid w:val="00872820"/>
    <w:rsid w:val="00872A74"/>
    <w:rsid w:val="00872DC1"/>
    <w:rsid w:val="00873276"/>
    <w:rsid w:val="008733DA"/>
    <w:rsid w:val="008733EE"/>
    <w:rsid w:val="00873957"/>
    <w:rsid w:val="00873A75"/>
    <w:rsid w:val="00873A8B"/>
    <w:rsid w:val="00873AD2"/>
    <w:rsid w:val="00873E4A"/>
    <w:rsid w:val="00873E62"/>
    <w:rsid w:val="00873F8F"/>
    <w:rsid w:val="00874181"/>
    <w:rsid w:val="008743F5"/>
    <w:rsid w:val="00874CB5"/>
    <w:rsid w:val="00874D19"/>
    <w:rsid w:val="00874D66"/>
    <w:rsid w:val="00874F6A"/>
    <w:rsid w:val="00874FC0"/>
    <w:rsid w:val="00875038"/>
    <w:rsid w:val="0087506D"/>
    <w:rsid w:val="008751A7"/>
    <w:rsid w:val="008753DB"/>
    <w:rsid w:val="0087552F"/>
    <w:rsid w:val="00875989"/>
    <w:rsid w:val="0087611B"/>
    <w:rsid w:val="008764D6"/>
    <w:rsid w:val="008764DF"/>
    <w:rsid w:val="0087677E"/>
    <w:rsid w:val="008769B2"/>
    <w:rsid w:val="0087724A"/>
    <w:rsid w:val="008773AF"/>
    <w:rsid w:val="008774B9"/>
    <w:rsid w:val="008774F9"/>
    <w:rsid w:val="008776F9"/>
    <w:rsid w:val="00877AF3"/>
    <w:rsid w:val="00877C47"/>
    <w:rsid w:val="00880134"/>
    <w:rsid w:val="008802B6"/>
    <w:rsid w:val="00880412"/>
    <w:rsid w:val="008807C0"/>
    <w:rsid w:val="00880BDB"/>
    <w:rsid w:val="00880C06"/>
    <w:rsid w:val="00880DDE"/>
    <w:rsid w:val="008810B8"/>
    <w:rsid w:val="00881152"/>
    <w:rsid w:val="0088121D"/>
    <w:rsid w:val="00881652"/>
    <w:rsid w:val="00881757"/>
    <w:rsid w:val="0088177C"/>
    <w:rsid w:val="00881794"/>
    <w:rsid w:val="00881AC6"/>
    <w:rsid w:val="00881B8F"/>
    <w:rsid w:val="00881D44"/>
    <w:rsid w:val="00881FDF"/>
    <w:rsid w:val="00882007"/>
    <w:rsid w:val="008820DC"/>
    <w:rsid w:val="008820FF"/>
    <w:rsid w:val="008821BE"/>
    <w:rsid w:val="0088223B"/>
    <w:rsid w:val="00882303"/>
    <w:rsid w:val="0088279C"/>
    <w:rsid w:val="0088288B"/>
    <w:rsid w:val="00882D84"/>
    <w:rsid w:val="008836E0"/>
    <w:rsid w:val="00883889"/>
    <w:rsid w:val="00883A6D"/>
    <w:rsid w:val="00883A72"/>
    <w:rsid w:val="00883EC6"/>
    <w:rsid w:val="00883F67"/>
    <w:rsid w:val="0088400A"/>
    <w:rsid w:val="00884F11"/>
    <w:rsid w:val="008851DB"/>
    <w:rsid w:val="008857D4"/>
    <w:rsid w:val="0088590A"/>
    <w:rsid w:val="00885979"/>
    <w:rsid w:val="00885E35"/>
    <w:rsid w:val="00885E71"/>
    <w:rsid w:val="00886352"/>
    <w:rsid w:val="00886439"/>
    <w:rsid w:val="00886830"/>
    <w:rsid w:val="008870E6"/>
    <w:rsid w:val="008875A5"/>
    <w:rsid w:val="008876AE"/>
    <w:rsid w:val="00887719"/>
    <w:rsid w:val="008877CD"/>
    <w:rsid w:val="00887AD1"/>
    <w:rsid w:val="00887B4D"/>
    <w:rsid w:val="00887BB6"/>
    <w:rsid w:val="00887D58"/>
    <w:rsid w:val="00890556"/>
    <w:rsid w:val="0089099F"/>
    <w:rsid w:val="00891247"/>
    <w:rsid w:val="008919F9"/>
    <w:rsid w:val="00891A5E"/>
    <w:rsid w:val="00891C07"/>
    <w:rsid w:val="00891D18"/>
    <w:rsid w:val="00891D57"/>
    <w:rsid w:val="00891DA8"/>
    <w:rsid w:val="00891E19"/>
    <w:rsid w:val="00891E95"/>
    <w:rsid w:val="008923DB"/>
    <w:rsid w:val="00892D0E"/>
    <w:rsid w:val="00892D24"/>
    <w:rsid w:val="00892D5D"/>
    <w:rsid w:val="00892E00"/>
    <w:rsid w:val="00892F91"/>
    <w:rsid w:val="00893003"/>
    <w:rsid w:val="00893137"/>
    <w:rsid w:val="00893347"/>
    <w:rsid w:val="00893472"/>
    <w:rsid w:val="00893552"/>
    <w:rsid w:val="00893694"/>
    <w:rsid w:val="00893798"/>
    <w:rsid w:val="00893908"/>
    <w:rsid w:val="008939A1"/>
    <w:rsid w:val="00893CB6"/>
    <w:rsid w:val="0089406D"/>
    <w:rsid w:val="008948B2"/>
    <w:rsid w:val="00894AC6"/>
    <w:rsid w:val="00894D2B"/>
    <w:rsid w:val="00894FFC"/>
    <w:rsid w:val="00895337"/>
    <w:rsid w:val="00895964"/>
    <w:rsid w:val="008959F6"/>
    <w:rsid w:val="00895C6A"/>
    <w:rsid w:val="00895DC8"/>
    <w:rsid w:val="00895F55"/>
    <w:rsid w:val="008960BF"/>
    <w:rsid w:val="00896172"/>
    <w:rsid w:val="008961DD"/>
    <w:rsid w:val="00896372"/>
    <w:rsid w:val="008965BB"/>
    <w:rsid w:val="008967E6"/>
    <w:rsid w:val="00896A7F"/>
    <w:rsid w:val="00897159"/>
    <w:rsid w:val="0089735B"/>
    <w:rsid w:val="008974B8"/>
    <w:rsid w:val="008975C2"/>
    <w:rsid w:val="0089773C"/>
    <w:rsid w:val="00897794"/>
    <w:rsid w:val="0089793E"/>
    <w:rsid w:val="00897B97"/>
    <w:rsid w:val="00897CBE"/>
    <w:rsid w:val="00897FA8"/>
    <w:rsid w:val="008A0028"/>
    <w:rsid w:val="008A010D"/>
    <w:rsid w:val="008A0359"/>
    <w:rsid w:val="008A0706"/>
    <w:rsid w:val="008A0B62"/>
    <w:rsid w:val="008A0C31"/>
    <w:rsid w:val="008A0EFC"/>
    <w:rsid w:val="008A1231"/>
    <w:rsid w:val="008A1C0E"/>
    <w:rsid w:val="008A27B9"/>
    <w:rsid w:val="008A2985"/>
    <w:rsid w:val="008A31C1"/>
    <w:rsid w:val="008A36E0"/>
    <w:rsid w:val="008A3CE0"/>
    <w:rsid w:val="008A40F5"/>
    <w:rsid w:val="008A41DF"/>
    <w:rsid w:val="008A4330"/>
    <w:rsid w:val="008A4634"/>
    <w:rsid w:val="008A4784"/>
    <w:rsid w:val="008A47EB"/>
    <w:rsid w:val="008A48CA"/>
    <w:rsid w:val="008A49E8"/>
    <w:rsid w:val="008A4ABE"/>
    <w:rsid w:val="008A4B3E"/>
    <w:rsid w:val="008A4CC6"/>
    <w:rsid w:val="008A5215"/>
    <w:rsid w:val="008A54FC"/>
    <w:rsid w:val="008A56CC"/>
    <w:rsid w:val="008A5736"/>
    <w:rsid w:val="008A5796"/>
    <w:rsid w:val="008A591E"/>
    <w:rsid w:val="008A596F"/>
    <w:rsid w:val="008A599E"/>
    <w:rsid w:val="008A5CC1"/>
    <w:rsid w:val="008A5F82"/>
    <w:rsid w:val="008A61E8"/>
    <w:rsid w:val="008A6221"/>
    <w:rsid w:val="008A624C"/>
    <w:rsid w:val="008A6AF9"/>
    <w:rsid w:val="008A6CFB"/>
    <w:rsid w:val="008A6E36"/>
    <w:rsid w:val="008A6FF0"/>
    <w:rsid w:val="008A710A"/>
    <w:rsid w:val="008A7499"/>
    <w:rsid w:val="008A772E"/>
    <w:rsid w:val="008A7832"/>
    <w:rsid w:val="008B0449"/>
    <w:rsid w:val="008B0488"/>
    <w:rsid w:val="008B05FE"/>
    <w:rsid w:val="008B098A"/>
    <w:rsid w:val="008B0A57"/>
    <w:rsid w:val="008B0AFB"/>
    <w:rsid w:val="008B0B4A"/>
    <w:rsid w:val="008B0D05"/>
    <w:rsid w:val="008B10B0"/>
    <w:rsid w:val="008B142E"/>
    <w:rsid w:val="008B1477"/>
    <w:rsid w:val="008B162D"/>
    <w:rsid w:val="008B1A67"/>
    <w:rsid w:val="008B1CD3"/>
    <w:rsid w:val="008B1F35"/>
    <w:rsid w:val="008B22F4"/>
    <w:rsid w:val="008B2708"/>
    <w:rsid w:val="008B2941"/>
    <w:rsid w:val="008B2CE5"/>
    <w:rsid w:val="008B3244"/>
    <w:rsid w:val="008B385E"/>
    <w:rsid w:val="008B39DE"/>
    <w:rsid w:val="008B3A8F"/>
    <w:rsid w:val="008B432D"/>
    <w:rsid w:val="008B47A0"/>
    <w:rsid w:val="008B482D"/>
    <w:rsid w:val="008B4885"/>
    <w:rsid w:val="008B4B49"/>
    <w:rsid w:val="008B4C2E"/>
    <w:rsid w:val="008B4C7E"/>
    <w:rsid w:val="008B5292"/>
    <w:rsid w:val="008B558E"/>
    <w:rsid w:val="008B59A0"/>
    <w:rsid w:val="008B5ADA"/>
    <w:rsid w:val="008B5CC8"/>
    <w:rsid w:val="008B62B6"/>
    <w:rsid w:val="008B65E3"/>
    <w:rsid w:val="008B6666"/>
    <w:rsid w:val="008B69A6"/>
    <w:rsid w:val="008B6C04"/>
    <w:rsid w:val="008B6D31"/>
    <w:rsid w:val="008B6EA6"/>
    <w:rsid w:val="008B732E"/>
    <w:rsid w:val="008B7360"/>
    <w:rsid w:val="008B75C5"/>
    <w:rsid w:val="008B7A95"/>
    <w:rsid w:val="008B7AFF"/>
    <w:rsid w:val="008B7BC7"/>
    <w:rsid w:val="008B7BF5"/>
    <w:rsid w:val="008C0541"/>
    <w:rsid w:val="008C0BFA"/>
    <w:rsid w:val="008C0CF4"/>
    <w:rsid w:val="008C0D4A"/>
    <w:rsid w:val="008C0E2A"/>
    <w:rsid w:val="008C1552"/>
    <w:rsid w:val="008C1792"/>
    <w:rsid w:val="008C1C93"/>
    <w:rsid w:val="008C1E87"/>
    <w:rsid w:val="008C1EEA"/>
    <w:rsid w:val="008C229A"/>
    <w:rsid w:val="008C2546"/>
    <w:rsid w:val="008C2811"/>
    <w:rsid w:val="008C29BF"/>
    <w:rsid w:val="008C2C06"/>
    <w:rsid w:val="008C2CE6"/>
    <w:rsid w:val="008C3036"/>
    <w:rsid w:val="008C310A"/>
    <w:rsid w:val="008C346B"/>
    <w:rsid w:val="008C34DA"/>
    <w:rsid w:val="008C3532"/>
    <w:rsid w:val="008C3599"/>
    <w:rsid w:val="008C365C"/>
    <w:rsid w:val="008C39EF"/>
    <w:rsid w:val="008C3ED2"/>
    <w:rsid w:val="008C402F"/>
    <w:rsid w:val="008C415B"/>
    <w:rsid w:val="008C41C9"/>
    <w:rsid w:val="008C44F8"/>
    <w:rsid w:val="008C4CC9"/>
    <w:rsid w:val="008C4F91"/>
    <w:rsid w:val="008C52D7"/>
    <w:rsid w:val="008C5429"/>
    <w:rsid w:val="008C5E8E"/>
    <w:rsid w:val="008C634C"/>
    <w:rsid w:val="008C6545"/>
    <w:rsid w:val="008C65A5"/>
    <w:rsid w:val="008C6609"/>
    <w:rsid w:val="008C6B15"/>
    <w:rsid w:val="008C6BEA"/>
    <w:rsid w:val="008C6E25"/>
    <w:rsid w:val="008C7112"/>
    <w:rsid w:val="008C7190"/>
    <w:rsid w:val="008C72E8"/>
    <w:rsid w:val="008C744E"/>
    <w:rsid w:val="008C7A34"/>
    <w:rsid w:val="008C7A9E"/>
    <w:rsid w:val="008C7AF1"/>
    <w:rsid w:val="008C7B34"/>
    <w:rsid w:val="008C7CD3"/>
    <w:rsid w:val="008D058F"/>
    <w:rsid w:val="008D0B2F"/>
    <w:rsid w:val="008D0E53"/>
    <w:rsid w:val="008D1071"/>
    <w:rsid w:val="008D12EB"/>
    <w:rsid w:val="008D158E"/>
    <w:rsid w:val="008D168F"/>
    <w:rsid w:val="008D18AF"/>
    <w:rsid w:val="008D1CB7"/>
    <w:rsid w:val="008D1D97"/>
    <w:rsid w:val="008D208A"/>
    <w:rsid w:val="008D2424"/>
    <w:rsid w:val="008D2563"/>
    <w:rsid w:val="008D2804"/>
    <w:rsid w:val="008D2A3A"/>
    <w:rsid w:val="008D2AE2"/>
    <w:rsid w:val="008D2F36"/>
    <w:rsid w:val="008D34A7"/>
    <w:rsid w:val="008D3565"/>
    <w:rsid w:val="008D37D7"/>
    <w:rsid w:val="008D3D24"/>
    <w:rsid w:val="008D3E74"/>
    <w:rsid w:val="008D4269"/>
    <w:rsid w:val="008D45C6"/>
    <w:rsid w:val="008D4880"/>
    <w:rsid w:val="008D4A36"/>
    <w:rsid w:val="008D4B0D"/>
    <w:rsid w:val="008D4C5D"/>
    <w:rsid w:val="008D511A"/>
    <w:rsid w:val="008D5169"/>
    <w:rsid w:val="008D537F"/>
    <w:rsid w:val="008D5B69"/>
    <w:rsid w:val="008D5E03"/>
    <w:rsid w:val="008D5F18"/>
    <w:rsid w:val="008D62E9"/>
    <w:rsid w:val="008D64B6"/>
    <w:rsid w:val="008D67D5"/>
    <w:rsid w:val="008D69D6"/>
    <w:rsid w:val="008D69F3"/>
    <w:rsid w:val="008D69FD"/>
    <w:rsid w:val="008D6B7D"/>
    <w:rsid w:val="008D6E79"/>
    <w:rsid w:val="008D727C"/>
    <w:rsid w:val="008D73D3"/>
    <w:rsid w:val="008D78D0"/>
    <w:rsid w:val="008D7A09"/>
    <w:rsid w:val="008D7AC3"/>
    <w:rsid w:val="008D7C79"/>
    <w:rsid w:val="008D7CB2"/>
    <w:rsid w:val="008E06F2"/>
    <w:rsid w:val="008E07F9"/>
    <w:rsid w:val="008E08A1"/>
    <w:rsid w:val="008E12F5"/>
    <w:rsid w:val="008E1392"/>
    <w:rsid w:val="008E16AB"/>
    <w:rsid w:val="008E1823"/>
    <w:rsid w:val="008E1B2D"/>
    <w:rsid w:val="008E1FDE"/>
    <w:rsid w:val="008E2273"/>
    <w:rsid w:val="008E2290"/>
    <w:rsid w:val="008E2542"/>
    <w:rsid w:val="008E2577"/>
    <w:rsid w:val="008E2768"/>
    <w:rsid w:val="008E2C5A"/>
    <w:rsid w:val="008E30EB"/>
    <w:rsid w:val="008E313A"/>
    <w:rsid w:val="008E32ED"/>
    <w:rsid w:val="008E349D"/>
    <w:rsid w:val="008E35D3"/>
    <w:rsid w:val="008E3815"/>
    <w:rsid w:val="008E3F0F"/>
    <w:rsid w:val="008E3FCD"/>
    <w:rsid w:val="008E4294"/>
    <w:rsid w:val="008E4313"/>
    <w:rsid w:val="008E4370"/>
    <w:rsid w:val="008E437A"/>
    <w:rsid w:val="008E4A0F"/>
    <w:rsid w:val="008E4DF5"/>
    <w:rsid w:val="008E4EC7"/>
    <w:rsid w:val="008E520D"/>
    <w:rsid w:val="008E52C3"/>
    <w:rsid w:val="008E5415"/>
    <w:rsid w:val="008E5532"/>
    <w:rsid w:val="008E5566"/>
    <w:rsid w:val="008E59A1"/>
    <w:rsid w:val="008E5CEE"/>
    <w:rsid w:val="008E6044"/>
    <w:rsid w:val="008E61B0"/>
    <w:rsid w:val="008E63FB"/>
    <w:rsid w:val="008E697B"/>
    <w:rsid w:val="008E6D05"/>
    <w:rsid w:val="008E6FF9"/>
    <w:rsid w:val="008E700A"/>
    <w:rsid w:val="008E70D7"/>
    <w:rsid w:val="008E7A4A"/>
    <w:rsid w:val="008F01B0"/>
    <w:rsid w:val="008F023C"/>
    <w:rsid w:val="008F03F0"/>
    <w:rsid w:val="008F0A1C"/>
    <w:rsid w:val="008F0D4F"/>
    <w:rsid w:val="008F0D90"/>
    <w:rsid w:val="008F12E7"/>
    <w:rsid w:val="008F1386"/>
    <w:rsid w:val="008F15AE"/>
    <w:rsid w:val="008F1B8F"/>
    <w:rsid w:val="008F1C20"/>
    <w:rsid w:val="008F1C60"/>
    <w:rsid w:val="008F1D86"/>
    <w:rsid w:val="008F208E"/>
    <w:rsid w:val="008F247E"/>
    <w:rsid w:val="008F2613"/>
    <w:rsid w:val="008F2FD8"/>
    <w:rsid w:val="008F3102"/>
    <w:rsid w:val="008F336B"/>
    <w:rsid w:val="008F36BF"/>
    <w:rsid w:val="008F3851"/>
    <w:rsid w:val="008F3AFD"/>
    <w:rsid w:val="008F3CE1"/>
    <w:rsid w:val="008F3DE2"/>
    <w:rsid w:val="008F3F79"/>
    <w:rsid w:val="008F4081"/>
    <w:rsid w:val="008F413C"/>
    <w:rsid w:val="008F426C"/>
    <w:rsid w:val="008F4B38"/>
    <w:rsid w:val="008F4C4D"/>
    <w:rsid w:val="008F4CDC"/>
    <w:rsid w:val="008F4D33"/>
    <w:rsid w:val="008F5524"/>
    <w:rsid w:val="008F675F"/>
    <w:rsid w:val="008F69FE"/>
    <w:rsid w:val="008F6CEC"/>
    <w:rsid w:val="008F7037"/>
    <w:rsid w:val="008F7088"/>
    <w:rsid w:val="008F72CF"/>
    <w:rsid w:val="008F76C8"/>
    <w:rsid w:val="008F76FC"/>
    <w:rsid w:val="008F78F3"/>
    <w:rsid w:val="008F7E2D"/>
    <w:rsid w:val="009000E4"/>
    <w:rsid w:val="0090039E"/>
    <w:rsid w:val="009006BB"/>
    <w:rsid w:val="00900930"/>
    <w:rsid w:val="00900A44"/>
    <w:rsid w:val="00900C01"/>
    <w:rsid w:val="00900CA6"/>
    <w:rsid w:val="00900D7C"/>
    <w:rsid w:val="00900DEC"/>
    <w:rsid w:val="00900FCB"/>
    <w:rsid w:val="009017F5"/>
    <w:rsid w:val="009028A0"/>
    <w:rsid w:val="00902963"/>
    <w:rsid w:val="00902CC8"/>
    <w:rsid w:val="00903046"/>
    <w:rsid w:val="00903760"/>
    <w:rsid w:val="00903881"/>
    <w:rsid w:val="009039D3"/>
    <w:rsid w:val="00903A3A"/>
    <w:rsid w:val="009040F9"/>
    <w:rsid w:val="00904207"/>
    <w:rsid w:val="00904335"/>
    <w:rsid w:val="009044A5"/>
    <w:rsid w:val="0090450A"/>
    <w:rsid w:val="0090450C"/>
    <w:rsid w:val="00904539"/>
    <w:rsid w:val="009046F4"/>
    <w:rsid w:val="009056A7"/>
    <w:rsid w:val="009057B3"/>
    <w:rsid w:val="00905848"/>
    <w:rsid w:val="00905B84"/>
    <w:rsid w:val="00905F8D"/>
    <w:rsid w:val="009063AF"/>
    <w:rsid w:val="00906508"/>
    <w:rsid w:val="009067EF"/>
    <w:rsid w:val="009068E6"/>
    <w:rsid w:val="0090692C"/>
    <w:rsid w:val="00906B99"/>
    <w:rsid w:val="00906E03"/>
    <w:rsid w:val="0090710B"/>
    <w:rsid w:val="00907244"/>
    <w:rsid w:val="009073D7"/>
    <w:rsid w:val="00907A10"/>
    <w:rsid w:val="00907AA1"/>
    <w:rsid w:val="00907B8F"/>
    <w:rsid w:val="00907CD0"/>
    <w:rsid w:val="00907CEB"/>
    <w:rsid w:val="00907F97"/>
    <w:rsid w:val="00907FCE"/>
    <w:rsid w:val="00910455"/>
    <w:rsid w:val="0091086C"/>
    <w:rsid w:val="00910A66"/>
    <w:rsid w:val="00910AD2"/>
    <w:rsid w:val="00910F9E"/>
    <w:rsid w:val="00910FA2"/>
    <w:rsid w:val="009110C5"/>
    <w:rsid w:val="00911287"/>
    <w:rsid w:val="00911317"/>
    <w:rsid w:val="009117B7"/>
    <w:rsid w:val="009119E7"/>
    <w:rsid w:val="00911DA9"/>
    <w:rsid w:val="00911F94"/>
    <w:rsid w:val="00912230"/>
    <w:rsid w:val="00912518"/>
    <w:rsid w:val="00912570"/>
    <w:rsid w:val="00912C1B"/>
    <w:rsid w:val="00913040"/>
    <w:rsid w:val="009130BD"/>
    <w:rsid w:val="009132C6"/>
    <w:rsid w:val="0091343A"/>
    <w:rsid w:val="0091371B"/>
    <w:rsid w:val="00913C20"/>
    <w:rsid w:val="00913CD1"/>
    <w:rsid w:val="00913CF0"/>
    <w:rsid w:val="009145B0"/>
    <w:rsid w:val="00914693"/>
    <w:rsid w:val="009146F7"/>
    <w:rsid w:val="009147C0"/>
    <w:rsid w:val="00914922"/>
    <w:rsid w:val="00914943"/>
    <w:rsid w:val="009149A2"/>
    <w:rsid w:val="00914C8C"/>
    <w:rsid w:val="00914F7B"/>
    <w:rsid w:val="009156BB"/>
    <w:rsid w:val="00915715"/>
    <w:rsid w:val="00915A42"/>
    <w:rsid w:val="00915C10"/>
    <w:rsid w:val="0091603B"/>
    <w:rsid w:val="009160FB"/>
    <w:rsid w:val="00916457"/>
    <w:rsid w:val="00916E22"/>
    <w:rsid w:val="00916FE0"/>
    <w:rsid w:val="009171D4"/>
    <w:rsid w:val="0091747A"/>
    <w:rsid w:val="00917485"/>
    <w:rsid w:val="0091761B"/>
    <w:rsid w:val="009176F8"/>
    <w:rsid w:val="009177E2"/>
    <w:rsid w:val="00917AE4"/>
    <w:rsid w:val="00917B8C"/>
    <w:rsid w:val="00917FB3"/>
    <w:rsid w:val="00920326"/>
    <w:rsid w:val="0092034B"/>
    <w:rsid w:val="009204AC"/>
    <w:rsid w:val="00920757"/>
    <w:rsid w:val="0092086C"/>
    <w:rsid w:val="00920B5D"/>
    <w:rsid w:val="00920BE0"/>
    <w:rsid w:val="00920EFD"/>
    <w:rsid w:val="00920F58"/>
    <w:rsid w:val="00920F74"/>
    <w:rsid w:val="00920FB6"/>
    <w:rsid w:val="009210DB"/>
    <w:rsid w:val="0092115C"/>
    <w:rsid w:val="009216C9"/>
    <w:rsid w:val="009219D6"/>
    <w:rsid w:val="00921B17"/>
    <w:rsid w:val="00921BA3"/>
    <w:rsid w:val="00921BF4"/>
    <w:rsid w:val="00921F14"/>
    <w:rsid w:val="009221E3"/>
    <w:rsid w:val="00922645"/>
    <w:rsid w:val="009226B7"/>
    <w:rsid w:val="00922F76"/>
    <w:rsid w:val="009230D0"/>
    <w:rsid w:val="009232CD"/>
    <w:rsid w:val="00923381"/>
    <w:rsid w:val="00923770"/>
    <w:rsid w:val="009239C1"/>
    <w:rsid w:val="00923CF2"/>
    <w:rsid w:val="009243D9"/>
    <w:rsid w:val="009243F4"/>
    <w:rsid w:val="0092443C"/>
    <w:rsid w:val="009244C1"/>
    <w:rsid w:val="0092491C"/>
    <w:rsid w:val="009249DA"/>
    <w:rsid w:val="00925125"/>
    <w:rsid w:val="009252FF"/>
    <w:rsid w:val="00925342"/>
    <w:rsid w:val="009257CE"/>
    <w:rsid w:val="009258EA"/>
    <w:rsid w:val="00925D7B"/>
    <w:rsid w:val="00925DD0"/>
    <w:rsid w:val="00925F72"/>
    <w:rsid w:val="009260EF"/>
    <w:rsid w:val="0092617D"/>
    <w:rsid w:val="0092654B"/>
    <w:rsid w:val="0092669A"/>
    <w:rsid w:val="009266F2"/>
    <w:rsid w:val="009268B2"/>
    <w:rsid w:val="00926952"/>
    <w:rsid w:val="00926ADA"/>
    <w:rsid w:val="00926E57"/>
    <w:rsid w:val="00927411"/>
    <w:rsid w:val="00927517"/>
    <w:rsid w:val="00927859"/>
    <w:rsid w:val="00927991"/>
    <w:rsid w:val="00927F2F"/>
    <w:rsid w:val="00927FBF"/>
    <w:rsid w:val="0093000F"/>
    <w:rsid w:val="0093008A"/>
    <w:rsid w:val="0093064A"/>
    <w:rsid w:val="00930CCD"/>
    <w:rsid w:val="00930D43"/>
    <w:rsid w:val="00930D51"/>
    <w:rsid w:val="00930FB0"/>
    <w:rsid w:val="00931151"/>
    <w:rsid w:val="00931165"/>
    <w:rsid w:val="0093131B"/>
    <w:rsid w:val="009317A1"/>
    <w:rsid w:val="00931815"/>
    <w:rsid w:val="00931B4B"/>
    <w:rsid w:val="00931FE2"/>
    <w:rsid w:val="00932193"/>
    <w:rsid w:val="009321C0"/>
    <w:rsid w:val="0093226C"/>
    <w:rsid w:val="00932A5F"/>
    <w:rsid w:val="00932BB0"/>
    <w:rsid w:val="00932ECF"/>
    <w:rsid w:val="00932FE5"/>
    <w:rsid w:val="009332C0"/>
    <w:rsid w:val="009334BD"/>
    <w:rsid w:val="00933589"/>
    <w:rsid w:val="009335BF"/>
    <w:rsid w:val="009338C8"/>
    <w:rsid w:val="00933E6A"/>
    <w:rsid w:val="00933F52"/>
    <w:rsid w:val="0093461E"/>
    <w:rsid w:val="00934A44"/>
    <w:rsid w:val="009351D0"/>
    <w:rsid w:val="00935309"/>
    <w:rsid w:val="0093538E"/>
    <w:rsid w:val="009354D6"/>
    <w:rsid w:val="0093565B"/>
    <w:rsid w:val="009357B2"/>
    <w:rsid w:val="009359A5"/>
    <w:rsid w:val="00935A7B"/>
    <w:rsid w:val="00935CC1"/>
    <w:rsid w:val="0093607D"/>
    <w:rsid w:val="009360F8"/>
    <w:rsid w:val="00936287"/>
    <w:rsid w:val="00936ABF"/>
    <w:rsid w:val="00936AE4"/>
    <w:rsid w:val="009372EB"/>
    <w:rsid w:val="009373B1"/>
    <w:rsid w:val="009375C6"/>
    <w:rsid w:val="00937738"/>
    <w:rsid w:val="00937ED5"/>
    <w:rsid w:val="00937FCD"/>
    <w:rsid w:val="00940BFD"/>
    <w:rsid w:val="009414BC"/>
    <w:rsid w:val="009416C2"/>
    <w:rsid w:val="009416CB"/>
    <w:rsid w:val="00941AEC"/>
    <w:rsid w:val="00941BC6"/>
    <w:rsid w:val="00941E36"/>
    <w:rsid w:val="00942180"/>
    <w:rsid w:val="009421E8"/>
    <w:rsid w:val="009422DE"/>
    <w:rsid w:val="0094242F"/>
    <w:rsid w:val="00942548"/>
    <w:rsid w:val="009426A7"/>
    <w:rsid w:val="00942C7A"/>
    <w:rsid w:val="00942FAF"/>
    <w:rsid w:val="00942FD9"/>
    <w:rsid w:val="0094347D"/>
    <w:rsid w:val="009434CF"/>
    <w:rsid w:val="00943B44"/>
    <w:rsid w:val="00943D22"/>
    <w:rsid w:val="00944336"/>
    <w:rsid w:val="00944658"/>
    <w:rsid w:val="00944779"/>
    <w:rsid w:val="0094495A"/>
    <w:rsid w:val="00944BBF"/>
    <w:rsid w:val="00944C03"/>
    <w:rsid w:val="00944C53"/>
    <w:rsid w:val="00944C8F"/>
    <w:rsid w:val="00944F3C"/>
    <w:rsid w:val="0094542B"/>
    <w:rsid w:val="0094565C"/>
    <w:rsid w:val="0094570B"/>
    <w:rsid w:val="0094580D"/>
    <w:rsid w:val="00945EE3"/>
    <w:rsid w:val="00946113"/>
    <w:rsid w:val="00946866"/>
    <w:rsid w:val="00946915"/>
    <w:rsid w:val="00946A1D"/>
    <w:rsid w:val="00946AC9"/>
    <w:rsid w:val="00946D6F"/>
    <w:rsid w:val="00947486"/>
    <w:rsid w:val="00947609"/>
    <w:rsid w:val="00947AC5"/>
    <w:rsid w:val="00947D04"/>
    <w:rsid w:val="00947E3F"/>
    <w:rsid w:val="00947F81"/>
    <w:rsid w:val="009509E7"/>
    <w:rsid w:val="00951249"/>
    <w:rsid w:val="0095125E"/>
    <w:rsid w:val="00951BC0"/>
    <w:rsid w:val="00951EEB"/>
    <w:rsid w:val="00951F77"/>
    <w:rsid w:val="00951F8B"/>
    <w:rsid w:val="00951FEF"/>
    <w:rsid w:val="0095253A"/>
    <w:rsid w:val="009527A2"/>
    <w:rsid w:val="0095327E"/>
    <w:rsid w:val="009539EC"/>
    <w:rsid w:val="00953E3D"/>
    <w:rsid w:val="009540F0"/>
    <w:rsid w:val="009542FE"/>
    <w:rsid w:val="009544D1"/>
    <w:rsid w:val="0095453E"/>
    <w:rsid w:val="009547CB"/>
    <w:rsid w:val="00954E29"/>
    <w:rsid w:val="00955067"/>
    <w:rsid w:val="009552E1"/>
    <w:rsid w:val="009553D5"/>
    <w:rsid w:val="00955A58"/>
    <w:rsid w:val="00955C1C"/>
    <w:rsid w:val="00956143"/>
    <w:rsid w:val="009562DE"/>
    <w:rsid w:val="00956C6C"/>
    <w:rsid w:val="00956D69"/>
    <w:rsid w:val="0095710B"/>
    <w:rsid w:val="00957124"/>
    <w:rsid w:val="00957207"/>
    <w:rsid w:val="0095721F"/>
    <w:rsid w:val="009572ED"/>
    <w:rsid w:val="0095738D"/>
    <w:rsid w:val="009573F7"/>
    <w:rsid w:val="009574A6"/>
    <w:rsid w:val="009574D1"/>
    <w:rsid w:val="00957CED"/>
    <w:rsid w:val="00957D6F"/>
    <w:rsid w:val="00957EF7"/>
    <w:rsid w:val="009601DA"/>
    <w:rsid w:val="00960302"/>
    <w:rsid w:val="00960563"/>
    <w:rsid w:val="009609A3"/>
    <w:rsid w:val="0096102C"/>
    <w:rsid w:val="00961174"/>
    <w:rsid w:val="009612D2"/>
    <w:rsid w:val="0096151C"/>
    <w:rsid w:val="0096205D"/>
    <w:rsid w:val="0096206C"/>
    <w:rsid w:val="009621F7"/>
    <w:rsid w:val="009623B2"/>
    <w:rsid w:val="009623C7"/>
    <w:rsid w:val="009623F4"/>
    <w:rsid w:val="00962858"/>
    <w:rsid w:val="00962886"/>
    <w:rsid w:val="00962E74"/>
    <w:rsid w:val="009630B3"/>
    <w:rsid w:val="0096348B"/>
    <w:rsid w:val="00963550"/>
    <w:rsid w:val="00963756"/>
    <w:rsid w:val="00963822"/>
    <w:rsid w:val="0096395E"/>
    <w:rsid w:val="00963C1F"/>
    <w:rsid w:val="00963C4B"/>
    <w:rsid w:val="00963E24"/>
    <w:rsid w:val="00963EA7"/>
    <w:rsid w:val="009640F0"/>
    <w:rsid w:val="009641EF"/>
    <w:rsid w:val="009642E0"/>
    <w:rsid w:val="009644C8"/>
    <w:rsid w:val="00964AE2"/>
    <w:rsid w:val="00964E84"/>
    <w:rsid w:val="00964EDA"/>
    <w:rsid w:val="00964F3A"/>
    <w:rsid w:val="00964FCE"/>
    <w:rsid w:val="0096517F"/>
    <w:rsid w:val="009654AA"/>
    <w:rsid w:val="00965876"/>
    <w:rsid w:val="00965B96"/>
    <w:rsid w:val="00965BD2"/>
    <w:rsid w:val="00965D5D"/>
    <w:rsid w:val="00965F24"/>
    <w:rsid w:val="00966263"/>
    <w:rsid w:val="0096626D"/>
    <w:rsid w:val="0096648E"/>
    <w:rsid w:val="009665FD"/>
    <w:rsid w:val="0096673A"/>
    <w:rsid w:val="009669E1"/>
    <w:rsid w:val="00966C89"/>
    <w:rsid w:val="00966E14"/>
    <w:rsid w:val="0096700B"/>
    <w:rsid w:val="0096719F"/>
    <w:rsid w:val="009671B8"/>
    <w:rsid w:val="009672A1"/>
    <w:rsid w:val="0096737A"/>
    <w:rsid w:val="0096740A"/>
    <w:rsid w:val="009675FC"/>
    <w:rsid w:val="009677ED"/>
    <w:rsid w:val="009679D6"/>
    <w:rsid w:val="00967A45"/>
    <w:rsid w:val="00967CED"/>
    <w:rsid w:val="00967ED4"/>
    <w:rsid w:val="00970343"/>
    <w:rsid w:val="009706A9"/>
    <w:rsid w:val="00970DDB"/>
    <w:rsid w:val="00970EBF"/>
    <w:rsid w:val="00971435"/>
    <w:rsid w:val="009716E9"/>
    <w:rsid w:val="009717ED"/>
    <w:rsid w:val="0097189C"/>
    <w:rsid w:val="00971AA2"/>
    <w:rsid w:val="00971EF4"/>
    <w:rsid w:val="00971F2E"/>
    <w:rsid w:val="009721A4"/>
    <w:rsid w:val="0097220A"/>
    <w:rsid w:val="009722B4"/>
    <w:rsid w:val="0097233D"/>
    <w:rsid w:val="0097242D"/>
    <w:rsid w:val="00972DE8"/>
    <w:rsid w:val="00972E38"/>
    <w:rsid w:val="00972FFA"/>
    <w:rsid w:val="0097304E"/>
    <w:rsid w:val="009733B1"/>
    <w:rsid w:val="00973561"/>
    <w:rsid w:val="0097383F"/>
    <w:rsid w:val="00973886"/>
    <w:rsid w:val="00973961"/>
    <w:rsid w:val="009739B7"/>
    <w:rsid w:val="009741CD"/>
    <w:rsid w:val="00974474"/>
    <w:rsid w:val="0097456A"/>
    <w:rsid w:val="009748B1"/>
    <w:rsid w:val="0097497F"/>
    <w:rsid w:val="00974C6B"/>
    <w:rsid w:val="00974CE1"/>
    <w:rsid w:val="009750EB"/>
    <w:rsid w:val="00975616"/>
    <w:rsid w:val="0097568B"/>
    <w:rsid w:val="009756FD"/>
    <w:rsid w:val="00975C70"/>
    <w:rsid w:val="0097605B"/>
    <w:rsid w:val="0097639E"/>
    <w:rsid w:val="00976DAE"/>
    <w:rsid w:val="00977113"/>
    <w:rsid w:val="00977462"/>
    <w:rsid w:val="00977923"/>
    <w:rsid w:val="00977C90"/>
    <w:rsid w:val="00977EF9"/>
    <w:rsid w:val="00977FC7"/>
    <w:rsid w:val="009800F9"/>
    <w:rsid w:val="009802E2"/>
    <w:rsid w:val="00980436"/>
    <w:rsid w:val="00980488"/>
    <w:rsid w:val="009805B3"/>
    <w:rsid w:val="00980670"/>
    <w:rsid w:val="0098085F"/>
    <w:rsid w:val="00980B72"/>
    <w:rsid w:val="00981122"/>
    <w:rsid w:val="0098151C"/>
    <w:rsid w:val="00981AAC"/>
    <w:rsid w:val="00981B1E"/>
    <w:rsid w:val="00981B4B"/>
    <w:rsid w:val="00981D6F"/>
    <w:rsid w:val="0098206F"/>
    <w:rsid w:val="009822C9"/>
    <w:rsid w:val="00982305"/>
    <w:rsid w:val="00982730"/>
    <w:rsid w:val="00982A32"/>
    <w:rsid w:val="00982BA3"/>
    <w:rsid w:val="00982DBC"/>
    <w:rsid w:val="009832A4"/>
    <w:rsid w:val="00983417"/>
    <w:rsid w:val="009837D0"/>
    <w:rsid w:val="00983B79"/>
    <w:rsid w:val="00983B8B"/>
    <w:rsid w:val="00983DFF"/>
    <w:rsid w:val="00983E45"/>
    <w:rsid w:val="0098417D"/>
    <w:rsid w:val="009843A5"/>
    <w:rsid w:val="00984871"/>
    <w:rsid w:val="00984F89"/>
    <w:rsid w:val="0098506F"/>
    <w:rsid w:val="00985211"/>
    <w:rsid w:val="00985369"/>
    <w:rsid w:val="009857AE"/>
    <w:rsid w:val="009857D7"/>
    <w:rsid w:val="00985892"/>
    <w:rsid w:val="00985A44"/>
    <w:rsid w:val="00985F6F"/>
    <w:rsid w:val="009865AF"/>
    <w:rsid w:val="0098700C"/>
    <w:rsid w:val="009870B8"/>
    <w:rsid w:val="009875F9"/>
    <w:rsid w:val="009876D0"/>
    <w:rsid w:val="0098773F"/>
    <w:rsid w:val="009877DC"/>
    <w:rsid w:val="00987A77"/>
    <w:rsid w:val="00987C39"/>
    <w:rsid w:val="00987C40"/>
    <w:rsid w:val="00987CDD"/>
    <w:rsid w:val="00987FD9"/>
    <w:rsid w:val="00987FEF"/>
    <w:rsid w:val="00990488"/>
    <w:rsid w:val="00990919"/>
    <w:rsid w:val="00990B21"/>
    <w:rsid w:val="00990E81"/>
    <w:rsid w:val="00991137"/>
    <w:rsid w:val="00991536"/>
    <w:rsid w:val="00991B3E"/>
    <w:rsid w:val="00991BCB"/>
    <w:rsid w:val="00991D2E"/>
    <w:rsid w:val="00991E95"/>
    <w:rsid w:val="00991F3D"/>
    <w:rsid w:val="00991FDE"/>
    <w:rsid w:val="00992B3C"/>
    <w:rsid w:val="00992F67"/>
    <w:rsid w:val="00992F9E"/>
    <w:rsid w:val="00992FBC"/>
    <w:rsid w:val="00993150"/>
    <w:rsid w:val="009931C7"/>
    <w:rsid w:val="0099322B"/>
    <w:rsid w:val="009938E5"/>
    <w:rsid w:val="00993903"/>
    <w:rsid w:val="009939F3"/>
    <w:rsid w:val="00993ABA"/>
    <w:rsid w:val="00993ABF"/>
    <w:rsid w:val="00993EA7"/>
    <w:rsid w:val="009942E0"/>
    <w:rsid w:val="00994859"/>
    <w:rsid w:val="009951E5"/>
    <w:rsid w:val="0099592F"/>
    <w:rsid w:val="00995A0C"/>
    <w:rsid w:val="00995D91"/>
    <w:rsid w:val="0099613F"/>
    <w:rsid w:val="0099617E"/>
    <w:rsid w:val="00996241"/>
    <w:rsid w:val="009966AC"/>
    <w:rsid w:val="00996A2E"/>
    <w:rsid w:val="00996D8D"/>
    <w:rsid w:val="009975BB"/>
    <w:rsid w:val="00997B3A"/>
    <w:rsid w:val="00997DA6"/>
    <w:rsid w:val="009A0021"/>
    <w:rsid w:val="009A021A"/>
    <w:rsid w:val="009A0246"/>
    <w:rsid w:val="009A0383"/>
    <w:rsid w:val="009A0D30"/>
    <w:rsid w:val="009A1145"/>
    <w:rsid w:val="009A115D"/>
    <w:rsid w:val="009A1204"/>
    <w:rsid w:val="009A12DB"/>
    <w:rsid w:val="009A150D"/>
    <w:rsid w:val="009A15BA"/>
    <w:rsid w:val="009A1997"/>
    <w:rsid w:val="009A1A28"/>
    <w:rsid w:val="009A1B45"/>
    <w:rsid w:val="009A2083"/>
    <w:rsid w:val="009A2397"/>
    <w:rsid w:val="009A2490"/>
    <w:rsid w:val="009A26B2"/>
    <w:rsid w:val="009A2851"/>
    <w:rsid w:val="009A2D02"/>
    <w:rsid w:val="009A2E34"/>
    <w:rsid w:val="009A3A54"/>
    <w:rsid w:val="009A3E46"/>
    <w:rsid w:val="009A3EA9"/>
    <w:rsid w:val="009A445C"/>
    <w:rsid w:val="009A4512"/>
    <w:rsid w:val="009A4800"/>
    <w:rsid w:val="009A4CFC"/>
    <w:rsid w:val="009A51CE"/>
    <w:rsid w:val="009A56B1"/>
    <w:rsid w:val="009A5981"/>
    <w:rsid w:val="009A5CD9"/>
    <w:rsid w:val="009A6598"/>
    <w:rsid w:val="009A6940"/>
    <w:rsid w:val="009A69D4"/>
    <w:rsid w:val="009A70E9"/>
    <w:rsid w:val="009A7198"/>
    <w:rsid w:val="009A720A"/>
    <w:rsid w:val="009A723D"/>
    <w:rsid w:val="009A74FA"/>
    <w:rsid w:val="009A770F"/>
    <w:rsid w:val="009A7E64"/>
    <w:rsid w:val="009B0404"/>
    <w:rsid w:val="009B0904"/>
    <w:rsid w:val="009B0DCB"/>
    <w:rsid w:val="009B0F2F"/>
    <w:rsid w:val="009B14A2"/>
    <w:rsid w:val="009B15DC"/>
    <w:rsid w:val="009B1741"/>
    <w:rsid w:val="009B1BCC"/>
    <w:rsid w:val="009B1FD2"/>
    <w:rsid w:val="009B23CB"/>
    <w:rsid w:val="009B2454"/>
    <w:rsid w:val="009B25AC"/>
    <w:rsid w:val="009B348C"/>
    <w:rsid w:val="009B356C"/>
    <w:rsid w:val="009B3D06"/>
    <w:rsid w:val="009B3EB6"/>
    <w:rsid w:val="009B42C0"/>
    <w:rsid w:val="009B4726"/>
    <w:rsid w:val="009B49BF"/>
    <w:rsid w:val="009B4A14"/>
    <w:rsid w:val="009B4B60"/>
    <w:rsid w:val="009B4BC8"/>
    <w:rsid w:val="009B52B2"/>
    <w:rsid w:val="009B5483"/>
    <w:rsid w:val="009B58B9"/>
    <w:rsid w:val="009B58E7"/>
    <w:rsid w:val="009B594A"/>
    <w:rsid w:val="009B5DD1"/>
    <w:rsid w:val="009B5F9F"/>
    <w:rsid w:val="009B60E5"/>
    <w:rsid w:val="009B6126"/>
    <w:rsid w:val="009B6376"/>
    <w:rsid w:val="009B63C2"/>
    <w:rsid w:val="009B655E"/>
    <w:rsid w:val="009B661F"/>
    <w:rsid w:val="009B676E"/>
    <w:rsid w:val="009B681A"/>
    <w:rsid w:val="009B6906"/>
    <w:rsid w:val="009B6C63"/>
    <w:rsid w:val="009B6E61"/>
    <w:rsid w:val="009B707B"/>
    <w:rsid w:val="009B7539"/>
    <w:rsid w:val="009B786C"/>
    <w:rsid w:val="009B7A83"/>
    <w:rsid w:val="009C02E4"/>
    <w:rsid w:val="009C05D0"/>
    <w:rsid w:val="009C05F9"/>
    <w:rsid w:val="009C0BFD"/>
    <w:rsid w:val="009C0EEA"/>
    <w:rsid w:val="009C1168"/>
    <w:rsid w:val="009C11A7"/>
    <w:rsid w:val="009C1269"/>
    <w:rsid w:val="009C1437"/>
    <w:rsid w:val="009C1598"/>
    <w:rsid w:val="009C15EF"/>
    <w:rsid w:val="009C162A"/>
    <w:rsid w:val="009C16F8"/>
    <w:rsid w:val="009C192E"/>
    <w:rsid w:val="009C19B6"/>
    <w:rsid w:val="009C1B27"/>
    <w:rsid w:val="009C1C96"/>
    <w:rsid w:val="009C205E"/>
    <w:rsid w:val="009C20EF"/>
    <w:rsid w:val="009C2390"/>
    <w:rsid w:val="009C2678"/>
    <w:rsid w:val="009C2876"/>
    <w:rsid w:val="009C2D31"/>
    <w:rsid w:val="009C2ECD"/>
    <w:rsid w:val="009C301D"/>
    <w:rsid w:val="009C3233"/>
    <w:rsid w:val="009C352F"/>
    <w:rsid w:val="009C36D0"/>
    <w:rsid w:val="009C37C6"/>
    <w:rsid w:val="009C3907"/>
    <w:rsid w:val="009C40A8"/>
    <w:rsid w:val="009C4220"/>
    <w:rsid w:val="009C42CC"/>
    <w:rsid w:val="009C44AF"/>
    <w:rsid w:val="009C44D3"/>
    <w:rsid w:val="009C44E9"/>
    <w:rsid w:val="009C47CD"/>
    <w:rsid w:val="009C487F"/>
    <w:rsid w:val="009C48FE"/>
    <w:rsid w:val="009C4CB3"/>
    <w:rsid w:val="009C4D18"/>
    <w:rsid w:val="009C4ECB"/>
    <w:rsid w:val="009C514F"/>
    <w:rsid w:val="009C5269"/>
    <w:rsid w:val="009C52D1"/>
    <w:rsid w:val="009C5397"/>
    <w:rsid w:val="009C53D4"/>
    <w:rsid w:val="009C5B68"/>
    <w:rsid w:val="009C5D82"/>
    <w:rsid w:val="009C5FA8"/>
    <w:rsid w:val="009C60B3"/>
    <w:rsid w:val="009C615B"/>
    <w:rsid w:val="009C6169"/>
    <w:rsid w:val="009C66CC"/>
    <w:rsid w:val="009C682A"/>
    <w:rsid w:val="009C694E"/>
    <w:rsid w:val="009C6BD4"/>
    <w:rsid w:val="009C6C23"/>
    <w:rsid w:val="009C6EA2"/>
    <w:rsid w:val="009C6EF7"/>
    <w:rsid w:val="009C6FE4"/>
    <w:rsid w:val="009C70D8"/>
    <w:rsid w:val="009C7635"/>
    <w:rsid w:val="009C7889"/>
    <w:rsid w:val="009D0054"/>
    <w:rsid w:val="009D05A0"/>
    <w:rsid w:val="009D05D7"/>
    <w:rsid w:val="009D0888"/>
    <w:rsid w:val="009D094C"/>
    <w:rsid w:val="009D0A37"/>
    <w:rsid w:val="009D0E13"/>
    <w:rsid w:val="009D0E79"/>
    <w:rsid w:val="009D1236"/>
    <w:rsid w:val="009D132A"/>
    <w:rsid w:val="009D1500"/>
    <w:rsid w:val="009D150C"/>
    <w:rsid w:val="009D18E3"/>
    <w:rsid w:val="009D1972"/>
    <w:rsid w:val="009D19FB"/>
    <w:rsid w:val="009D2161"/>
    <w:rsid w:val="009D2289"/>
    <w:rsid w:val="009D228D"/>
    <w:rsid w:val="009D258A"/>
    <w:rsid w:val="009D2602"/>
    <w:rsid w:val="009D2660"/>
    <w:rsid w:val="009D286C"/>
    <w:rsid w:val="009D2ACA"/>
    <w:rsid w:val="009D2AE8"/>
    <w:rsid w:val="009D2BF4"/>
    <w:rsid w:val="009D2E0D"/>
    <w:rsid w:val="009D3100"/>
    <w:rsid w:val="009D32B1"/>
    <w:rsid w:val="009D3406"/>
    <w:rsid w:val="009D342A"/>
    <w:rsid w:val="009D3801"/>
    <w:rsid w:val="009D411E"/>
    <w:rsid w:val="009D462B"/>
    <w:rsid w:val="009D4851"/>
    <w:rsid w:val="009D490B"/>
    <w:rsid w:val="009D4990"/>
    <w:rsid w:val="009D4D68"/>
    <w:rsid w:val="009D4FC3"/>
    <w:rsid w:val="009D5953"/>
    <w:rsid w:val="009D5A9F"/>
    <w:rsid w:val="009D5BE4"/>
    <w:rsid w:val="009D5C1F"/>
    <w:rsid w:val="009D5E21"/>
    <w:rsid w:val="009D5E42"/>
    <w:rsid w:val="009D664A"/>
    <w:rsid w:val="009D6AF7"/>
    <w:rsid w:val="009D6CD9"/>
    <w:rsid w:val="009D6D87"/>
    <w:rsid w:val="009D6E98"/>
    <w:rsid w:val="009D71E2"/>
    <w:rsid w:val="009D746D"/>
    <w:rsid w:val="009D76D8"/>
    <w:rsid w:val="009D7CE3"/>
    <w:rsid w:val="009D7DAE"/>
    <w:rsid w:val="009E004B"/>
    <w:rsid w:val="009E022E"/>
    <w:rsid w:val="009E064D"/>
    <w:rsid w:val="009E0696"/>
    <w:rsid w:val="009E0A98"/>
    <w:rsid w:val="009E0C4A"/>
    <w:rsid w:val="009E0D28"/>
    <w:rsid w:val="009E0E13"/>
    <w:rsid w:val="009E0EC2"/>
    <w:rsid w:val="009E1049"/>
    <w:rsid w:val="009E147C"/>
    <w:rsid w:val="009E1489"/>
    <w:rsid w:val="009E1570"/>
    <w:rsid w:val="009E1852"/>
    <w:rsid w:val="009E18C1"/>
    <w:rsid w:val="009E18F4"/>
    <w:rsid w:val="009E1EE3"/>
    <w:rsid w:val="009E2DD6"/>
    <w:rsid w:val="009E2F3D"/>
    <w:rsid w:val="009E303F"/>
    <w:rsid w:val="009E3265"/>
    <w:rsid w:val="009E3290"/>
    <w:rsid w:val="009E3295"/>
    <w:rsid w:val="009E37E8"/>
    <w:rsid w:val="009E3857"/>
    <w:rsid w:val="009E38BD"/>
    <w:rsid w:val="009E3915"/>
    <w:rsid w:val="009E3A1F"/>
    <w:rsid w:val="009E42AE"/>
    <w:rsid w:val="009E4307"/>
    <w:rsid w:val="009E4AD1"/>
    <w:rsid w:val="009E4CDF"/>
    <w:rsid w:val="009E4F68"/>
    <w:rsid w:val="009E504B"/>
    <w:rsid w:val="009E5240"/>
    <w:rsid w:val="009E533D"/>
    <w:rsid w:val="009E5558"/>
    <w:rsid w:val="009E5C35"/>
    <w:rsid w:val="009E5E7B"/>
    <w:rsid w:val="009E6512"/>
    <w:rsid w:val="009E6865"/>
    <w:rsid w:val="009E70E6"/>
    <w:rsid w:val="009E73BE"/>
    <w:rsid w:val="009E743F"/>
    <w:rsid w:val="009E7846"/>
    <w:rsid w:val="009E78DF"/>
    <w:rsid w:val="009E7A4A"/>
    <w:rsid w:val="009E7CFA"/>
    <w:rsid w:val="009F00A4"/>
    <w:rsid w:val="009F0290"/>
    <w:rsid w:val="009F0576"/>
    <w:rsid w:val="009F0844"/>
    <w:rsid w:val="009F08A6"/>
    <w:rsid w:val="009F08D8"/>
    <w:rsid w:val="009F0921"/>
    <w:rsid w:val="009F097C"/>
    <w:rsid w:val="009F1017"/>
    <w:rsid w:val="009F1174"/>
    <w:rsid w:val="009F1249"/>
    <w:rsid w:val="009F163C"/>
    <w:rsid w:val="009F174A"/>
    <w:rsid w:val="009F18CE"/>
    <w:rsid w:val="009F1AFB"/>
    <w:rsid w:val="009F1B9E"/>
    <w:rsid w:val="009F1F3A"/>
    <w:rsid w:val="009F2255"/>
    <w:rsid w:val="009F2641"/>
    <w:rsid w:val="009F285A"/>
    <w:rsid w:val="009F2C77"/>
    <w:rsid w:val="009F2CCD"/>
    <w:rsid w:val="009F3794"/>
    <w:rsid w:val="009F3887"/>
    <w:rsid w:val="009F3955"/>
    <w:rsid w:val="009F3A4C"/>
    <w:rsid w:val="009F3B65"/>
    <w:rsid w:val="009F3E48"/>
    <w:rsid w:val="009F40E3"/>
    <w:rsid w:val="009F4486"/>
    <w:rsid w:val="009F4A3E"/>
    <w:rsid w:val="009F4AC2"/>
    <w:rsid w:val="009F4C33"/>
    <w:rsid w:val="009F5286"/>
    <w:rsid w:val="009F55AD"/>
    <w:rsid w:val="009F57FD"/>
    <w:rsid w:val="009F5AD8"/>
    <w:rsid w:val="009F5B7C"/>
    <w:rsid w:val="009F5C62"/>
    <w:rsid w:val="009F61BF"/>
    <w:rsid w:val="009F6352"/>
    <w:rsid w:val="009F6710"/>
    <w:rsid w:val="009F6AAE"/>
    <w:rsid w:val="009F6DC6"/>
    <w:rsid w:val="009F70BE"/>
    <w:rsid w:val="009F724C"/>
    <w:rsid w:val="009F73F8"/>
    <w:rsid w:val="009F778C"/>
    <w:rsid w:val="009F77D3"/>
    <w:rsid w:val="009F7C44"/>
    <w:rsid w:val="009F7D41"/>
    <w:rsid w:val="00A00175"/>
    <w:rsid w:val="00A00248"/>
    <w:rsid w:val="00A0026E"/>
    <w:rsid w:val="00A003DE"/>
    <w:rsid w:val="00A00442"/>
    <w:rsid w:val="00A007AE"/>
    <w:rsid w:val="00A00AF3"/>
    <w:rsid w:val="00A00FFD"/>
    <w:rsid w:val="00A01031"/>
    <w:rsid w:val="00A0120F"/>
    <w:rsid w:val="00A0132E"/>
    <w:rsid w:val="00A013DB"/>
    <w:rsid w:val="00A015C5"/>
    <w:rsid w:val="00A016BB"/>
    <w:rsid w:val="00A016DD"/>
    <w:rsid w:val="00A018E2"/>
    <w:rsid w:val="00A01B70"/>
    <w:rsid w:val="00A01E27"/>
    <w:rsid w:val="00A02448"/>
    <w:rsid w:val="00A02CE1"/>
    <w:rsid w:val="00A0304E"/>
    <w:rsid w:val="00A03144"/>
    <w:rsid w:val="00A03636"/>
    <w:rsid w:val="00A03A2B"/>
    <w:rsid w:val="00A03B2B"/>
    <w:rsid w:val="00A03BE7"/>
    <w:rsid w:val="00A03CD9"/>
    <w:rsid w:val="00A03E25"/>
    <w:rsid w:val="00A03FB9"/>
    <w:rsid w:val="00A04A9F"/>
    <w:rsid w:val="00A04B9F"/>
    <w:rsid w:val="00A04C80"/>
    <w:rsid w:val="00A04CC5"/>
    <w:rsid w:val="00A04F83"/>
    <w:rsid w:val="00A05177"/>
    <w:rsid w:val="00A05328"/>
    <w:rsid w:val="00A05FDD"/>
    <w:rsid w:val="00A060F5"/>
    <w:rsid w:val="00A0622E"/>
    <w:rsid w:val="00A06249"/>
    <w:rsid w:val="00A0656A"/>
    <w:rsid w:val="00A069D9"/>
    <w:rsid w:val="00A06CC1"/>
    <w:rsid w:val="00A06FB5"/>
    <w:rsid w:val="00A07060"/>
    <w:rsid w:val="00A0716A"/>
    <w:rsid w:val="00A072BC"/>
    <w:rsid w:val="00A073D2"/>
    <w:rsid w:val="00A07549"/>
    <w:rsid w:val="00A075C7"/>
    <w:rsid w:val="00A076C6"/>
    <w:rsid w:val="00A07819"/>
    <w:rsid w:val="00A07A95"/>
    <w:rsid w:val="00A07AC6"/>
    <w:rsid w:val="00A102D0"/>
    <w:rsid w:val="00A102ED"/>
    <w:rsid w:val="00A106B9"/>
    <w:rsid w:val="00A10755"/>
    <w:rsid w:val="00A10C07"/>
    <w:rsid w:val="00A1102F"/>
    <w:rsid w:val="00A1119B"/>
    <w:rsid w:val="00A112C8"/>
    <w:rsid w:val="00A115E1"/>
    <w:rsid w:val="00A11981"/>
    <w:rsid w:val="00A11DF7"/>
    <w:rsid w:val="00A12147"/>
    <w:rsid w:val="00A127DD"/>
    <w:rsid w:val="00A1291D"/>
    <w:rsid w:val="00A12960"/>
    <w:rsid w:val="00A12A37"/>
    <w:rsid w:val="00A12A9E"/>
    <w:rsid w:val="00A12ED1"/>
    <w:rsid w:val="00A13066"/>
    <w:rsid w:val="00A131B9"/>
    <w:rsid w:val="00A1352C"/>
    <w:rsid w:val="00A13576"/>
    <w:rsid w:val="00A137B4"/>
    <w:rsid w:val="00A1384A"/>
    <w:rsid w:val="00A13DCC"/>
    <w:rsid w:val="00A13E1E"/>
    <w:rsid w:val="00A13F70"/>
    <w:rsid w:val="00A14037"/>
    <w:rsid w:val="00A147CE"/>
    <w:rsid w:val="00A147EA"/>
    <w:rsid w:val="00A148C9"/>
    <w:rsid w:val="00A1492F"/>
    <w:rsid w:val="00A14FA8"/>
    <w:rsid w:val="00A15256"/>
    <w:rsid w:val="00A153A3"/>
    <w:rsid w:val="00A155BE"/>
    <w:rsid w:val="00A1584C"/>
    <w:rsid w:val="00A15CF1"/>
    <w:rsid w:val="00A15D8B"/>
    <w:rsid w:val="00A15FEC"/>
    <w:rsid w:val="00A16255"/>
    <w:rsid w:val="00A163CA"/>
    <w:rsid w:val="00A164E0"/>
    <w:rsid w:val="00A169C8"/>
    <w:rsid w:val="00A16AFF"/>
    <w:rsid w:val="00A16D71"/>
    <w:rsid w:val="00A16FDC"/>
    <w:rsid w:val="00A17008"/>
    <w:rsid w:val="00A1714F"/>
    <w:rsid w:val="00A172BB"/>
    <w:rsid w:val="00A17604"/>
    <w:rsid w:val="00A179B4"/>
    <w:rsid w:val="00A17EAE"/>
    <w:rsid w:val="00A20154"/>
    <w:rsid w:val="00A201BC"/>
    <w:rsid w:val="00A201D6"/>
    <w:rsid w:val="00A202A1"/>
    <w:rsid w:val="00A202FC"/>
    <w:rsid w:val="00A2062C"/>
    <w:rsid w:val="00A2090B"/>
    <w:rsid w:val="00A20A2D"/>
    <w:rsid w:val="00A20AD4"/>
    <w:rsid w:val="00A20C29"/>
    <w:rsid w:val="00A21251"/>
    <w:rsid w:val="00A21BB3"/>
    <w:rsid w:val="00A21C45"/>
    <w:rsid w:val="00A22433"/>
    <w:rsid w:val="00A229EE"/>
    <w:rsid w:val="00A22A08"/>
    <w:rsid w:val="00A22F8A"/>
    <w:rsid w:val="00A2305D"/>
    <w:rsid w:val="00A23249"/>
    <w:rsid w:val="00A233D0"/>
    <w:rsid w:val="00A23D1C"/>
    <w:rsid w:val="00A23F49"/>
    <w:rsid w:val="00A242A2"/>
    <w:rsid w:val="00A246FA"/>
    <w:rsid w:val="00A24B0E"/>
    <w:rsid w:val="00A24E59"/>
    <w:rsid w:val="00A25422"/>
    <w:rsid w:val="00A2566D"/>
    <w:rsid w:val="00A25698"/>
    <w:rsid w:val="00A257F3"/>
    <w:rsid w:val="00A25831"/>
    <w:rsid w:val="00A259F9"/>
    <w:rsid w:val="00A25D89"/>
    <w:rsid w:val="00A25E4A"/>
    <w:rsid w:val="00A25E7E"/>
    <w:rsid w:val="00A25E83"/>
    <w:rsid w:val="00A2605C"/>
    <w:rsid w:val="00A2659C"/>
    <w:rsid w:val="00A26693"/>
    <w:rsid w:val="00A26839"/>
    <w:rsid w:val="00A2688B"/>
    <w:rsid w:val="00A26991"/>
    <w:rsid w:val="00A26A8F"/>
    <w:rsid w:val="00A26B70"/>
    <w:rsid w:val="00A26CD6"/>
    <w:rsid w:val="00A26DF8"/>
    <w:rsid w:val="00A26E43"/>
    <w:rsid w:val="00A26EB4"/>
    <w:rsid w:val="00A27165"/>
    <w:rsid w:val="00A2723F"/>
    <w:rsid w:val="00A272E1"/>
    <w:rsid w:val="00A276D8"/>
    <w:rsid w:val="00A2794B"/>
    <w:rsid w:val="00A279F5"/>
    <w:rsid w:val="00A27D58"/>
    <w:rsid w:val="00A27FAB"/>
    <w:rsid w:val="00A3019F"/>
    <w:rsid w:val="00A30245"/>
    <w:rsid w:val="00A3045B"/>
    <w:rsid w:val="00A30954"/>
    <w:rsid w:val="00A30D9D"/>
    <w:rsid w:val="00A310F5"/>
    <w:rsid w:val="00A312BB"/>
    <w:rsid w:val="00A31430"/>
    <w:rsid w:val="00A314A2"/>
    <w:rsid w:val="00A318E1"/>
    <w:rsid w:val="00A318F3"/>
    <w:rsid w:val="00A31D85"/>
    <w:rsid w:val="00A32409"/>
    <w:rsid w:val="00A3245F"/>
    <w:rsid w:val="00A3264E"/>
    <w:rsid w:val="00A32ABE"/>
    <w:rsid w:val="00A32F51"/>
    <w:rsid w:val="00A33115"/>
    <w:rsid w:val="00A333EE"/>
    <w:rsid w:val="00A33B45"/>
    <w:rsid w:val="00A341F5"/>
    <w:rsid w:val="00A34297"/>
    <w:rsid w:val="00A34A7B"/>
    <w:rsid w:val="00A34B33"/>
    <w:rsid w:val="00A34B36"/>
    <w:rsid w:val="00A34CA2"/>
    <w:rsid w:val="00A34DB8"/>
    <w:rsid w:val="00A34DE9"/>
    <w:rsid w:val="00A351F8"/>
    <w:rsid w:val="00A3567F"/>
    <w:rsid w:val="00A35705"/>
    <w:rsid w:val="00A35C52"/>
    <w:rsid w:val="00A36117"/>
    <w:rsid w:val="00A36140"/>
    <w:rsid w:val="00A36348"/>
    <w:rsid w:val="00A364B4"/>
    <w:rsid w:val="00A36DBE"/>
    <w:rsid w:val="00A36EF0"/>
    <w:rsid w:val="00A372DC"/>
    <w:rsid w:val="00A3740D"/>
    <w:rsid w:val="00A377B7"/>
    <w:rsid w:val="00A377E1"/>
    <w:rsid w:val="00A37C32"/>
    <w:rsid w:val="00A404A3"/>
    <w:rsid w:val="00A4062B"/>
    <w:rsid w:val="00A406D0"/>
    <w:rsid w:val="00A407FF"/>
    <w:rsid w:val="00A40946"/>
    <w:rsid w:val="00A40E73"/>
    <w:rsid w:val="00A40E88"/>
    <w:rsid w:val="00A40F63"/>
    <w:rsid w:val="00A416E7"/>
    <w:rsid w:val="00A41A76"/>
    <w:rsid w:val="00A41F22"/>
    <w:rsid w:val="00A422BE"/>
    <w:rsid w:val="00A424AE"/>
    <w:rsid w:val="00A42AF4"/>
    <w:rsid w:val="00A42E6F"/>
    <w:rsid w:val="00A42F72"/>
    <w:rsid w:val="00A43339"/>
    <w:rsid w:val="00A433CD"/>
    <w:rsid w:val="00A4341B"/>
    <w:rsid w:val="00A435E3"/>
    <w:rsid w:val="00A436DD"/>
    <w:rsid w:val="00A437CF"/>
    <w:rsid w:val="00A43826"/>
    <w:rsid w:val="00A4399C"/>
    <w:rsid w:val="00A43A47"/>
    <w:rsid w:val="00A43EB9"/>
    <w:rsid w:val="00A43EE0"/>
    <w:rsid w:val="00A448A3"/>
    <w:rsid w:val="00A449B8"/>
    <w:rsid w:val="00A44B2B"/>
    <w:rsid w:val="00A44CA9"/>
    <w:rsid w:val="00A44F3B"/>
    <w:rsid w:val="00A4506F"/>
    <w:rsid w:val="00A452C8"/>
    <w:rsid w:val="00A45313"/>
    <w:rsid w:val="00A453B6"/>
    <w:rsid w:val="00A45777"/>
    <w:rsid w:val="00A458FF"/>
    <w:rsid w:val="00A45C61"/>
    <w:rsid w:val="00A46041"/>
    <w:rsid w:val="00A46938"/>
    <w:rsid w:val="00A469E3"/>
    <w:rsid w:val="00A46A74"/>
    <w:rsid w:val="00A47249"/>
    <w:rsid w:val="00A47849"/>
    <w:rsid w:val="00A4791F"/>
    <w:rsid w:val="00A479C6"/>
    <w:rsid w:val="00A47E22"/>
    <w:rsid w:val="00A5011D"/>
    <w:rsid w:val="00A50972"/>
    <w:rsid w:val="00A509EB"/>
    <w:rsid w:val="00A50A58"/>
    <w:rsid w:val="00A50BCA"/>
    <w:rsid w:val="00A50C58"/>
    <w:rsid w:val="00A50EA5"/>
    <w:rsid w:val="00A51083"/>
    <w:rsid w:val="00A510A2"/>
    <w:rsid w:val="00A512B5"/>
    <w:rsid w:val="00A512BC"/>
    <w:rsid w:val="00A513FD"/>
    <w:rsid w:val="00A5177E"/>
    <w:rsid w:val="00A51815"/>
    <w:rsid w:val="00A51824"/>
    <w:rsid w:val="00A518C0"/>
    <w:rsid w:val="00A51AE4"/>
    <w:rsid w:val="00A51BF1"/>
    <w:rsid w:val="00A51E33"/>
    <w:rsid w:val="00A5249B"/>
    <w:rsid w:val="00A5255D"/>
    <w:rsid w:val="00A5276A"/>
    <w:rsid w:val="00A5278A"/>
    <w:rsid w:val="00A527D9"/>
    <w:rsid w:val="00A52B26"/>
    <w:rsid w:val="00A52B5E"/>
    <w:rsid w:val="00A52FFF"/>
    <w:rsid w:val="00A531E5"/>
    <w:rsid w:val="00A5363D"/>
    <w:rsid w:val="00A536B6"/>
    <w:rsid w:val="00A5371E"/>
    <w:rsid w:val="00A53E16"/>
    <w:rsid w:val="00A542A9"/>
    <w:rsid w:val="00A54330"/>
    <w:rsid w:val="00A5496C"/>
    <w:rsid w:val="00A54CEF"/>
    <w:rsid w:val="00A55513"/>
    <w:rsid w:val="00A55BC2"/>
    <w:rsid w:val="00A55C0C"/>
    <w:rsid w:val="00A55F75"/>
    <w:rsid w:val="00A55F90"/>
    <w:rsid w:val="00A56029"/>
    <w:rsid w:val="00A560A2"/>
    <w:rsid w:val="00A560DE"/>
    <w:rsid w:val="00A56151"/>
    <w:rsid w:val="00A563CE"/>
    <w:rsid w:val="00A566D4"/>
    <w:rsid w:val="00A568EF"/>
    <w:rsid w:val="00A56E57"/>
    <w:rsid w:val="00A56FF0"/>
    <w:rsid w:val="00A571AF"/>
    <w:rsid w:val="00A572A3"/>
    <w:rsid w:val="00A57502"/>
    <w:rsid w:val="00A575B1"/>
    <w:rsid w:val="00A57B20"/>
    <w:rsid w:val="00A57BDA"/>
    <w:rsid w:val="00A57BE2"/>
    <w:rsid w:val="00A6058D"/>
    <w:rsid w:val="00A60651"/>
    <w:rsid w:val="00A6066E"/>
    <w:rsid w:val="00A6077A"/>
    <w:rsid w:val="00A60B32"/>
    <w:rsid w:val="00A61253"/>
    <w:rsid w:val="00A61963"/>
    <w:rsid w:val="00A61B41"/>
    <w:rsid w:val="00A61C7A"/>
    <w:rsid w:val="00A623AC"/>
    <w:rsid w:val="00A625C3"/>
    <w:rsid w:val="00A627BE"/>
    <w:rsid w:val="00A62B47"/>
    <w:rsid w:val="00A63643"/>
    <w:rsid w:val="00A637F1"/>
    <w:rsid w:val="00A638D0"/>
    <w:rsid w:val="00A63A47"/>
    <w:rsid w:val="00A63A88"/>
    <w:rsid w:val="00A63C12"/>
    <w:rsid w:val="00A6420D"/>
    <w:rsid w:val="00A6478E"/>
    <w:rsid w:val="00A64DA1"/>
    <w:rsid w:val="00A650DA"/>
    <w:rsid w:val="00A652EA"/>
    <w:rsid w:val="00A6536A"/>
    <w:rsid w:val="00A654A0"/>
    <w:rsid w:val="00A654D5"/>
    <w:rsid w:val="00A6559D"/>
    <w:rsid w:val="00A656F4"/>
    <w:rsid w:val="00A6584F"/>
    <w:rsid w:val="00A6588E"/>
    <w:rsid w:val="00A65B99"/>
    <w:rsid w:val="00A65C91"/>
    <w:rsid w:val="00A65D09"/>
    <w:rsid w:val="00A65F32"/>
    <w:rsid w:val="00A66161"/>
    <w:rsid w:val="00A66303"/>
    <w:rsid w:val="00A664E3"/>
    <w:rsid w:val="00A667D1"/>
    <w:rsid w:val="00A66859"/>
    <w:rsid w:val="00A668D1"/>
    <w:rsid w:val="00A66A2C"/>
    <w:rsid w:val="00A66AC5"/>
    <w:rsid w:val="00A66BD8"/>
    <w:rsid w:val="00A670C4"/>
    <w:rsid w:val="00A672D9"/>
    <w:rsid w:val="00A675BE"/>
    <w:rsid w:val="00A678F2"/>
    <w:rsid w:val="00A67BA8"/>
    <w:rsid w:val="00A67C10"/>
    <w:rsid w:val="00A67C72"/>
    <w:rsid w:val="00A67DD4"/>
    <w:rsid w:val="00A70153"/>
    <w:rsid w:val="00A7028A"/>
    <w:rsid w:val="00A70331"/>
    <w:rsid w:val="00A7057C"/>
    <w:rsid w:val="00A70593"/>
    <w:rsid w:val="00A705C4"/>
    <w:rsid w:val="00A7069F"/>
    <w:rsid w:val="00A706BD"/>
    <w:rsid w:val="00A7073D"/>
    <w:rsid w:val="00A70768"/>
    <w:rsid w:val="00A7095D"/>
    <w:rsid w:val="00A70B38"/>
    <w:rsid w:val="00A70C28"/>
    <w:rsid w:val="00A70F0B"/>
    <w:rsid w:val="00A70F89"/>
    <w:rsid w:val="00A7118A"/>
    <w:rsid w:val="00A714BD"/>
    <w:rsid w:val="00A715BF"/>
    <w:rsid w:val="00A716F4"/>
    <w:rsid w:val="00A71790"/>
    <w:rsid w:val="00A718DF"/>
    <w:rsid w:val="00A71958"/>
    <w:rsid w:val="00A71E7E"/>
    <w:rsid w:val="00A7222A"/>
    <w:rsid w:val="00A72418"/>
    <w:rsid w:val="00A72671"/>
    <w:rsid w:val="00A726CB"/>
    <w:rsid w:val="00A727A7"/>
    <w:rsid w:val="00A7295B"/>
    <w:rsid w:val="00A72CDE"/>
    <w:rsid w:val="00A73002"/>
    <w:rsid w:val="00A73053"/>
    <w:rsid w:val="00A73177"/>
    <w:rsid w:val="00A732ED"/>
    <w:rsid w:val="00A733F1"/>
    <w:rsid w:val="00A737C7"/>
    <w:rsid w:val="00A73CB8"/>
    <w:rsid w:val="00A74014"/>
    <w:rsid w:val="00A74088"/>
    <w:rsid w:val="00A741B4"/>
    <w:rsid w:val="00A7442A"/>
    <w:rsid w:val="00A74528"/>
    <w:rsid w:val="00A74587"/>
    <w:rsid w:val="00A745A9"/>
    <w:rsid w:val="00A745BB"/>
    <w:rsid w:val="00A74D2A"/>
    <w:rsid w:val="00A74D74"/>
    <w:rsid w:val="00A75041"/>
    <w:rsid w:val="00A7515A"/>
    <w:rsid w:val="00A7545E"/>
    <w:rsid w:val="00A75635"/>
    <w:rsid w:val="00A757CB"/>
    <w:rsid w:val="00A75DEC"/>
    <w:rsid w:val="00A7619B"/>
    <w:rsid w:val="00A762FD"/>
    <w:rsid w:val="00A765C7"/>
    <w:rsid w:val="00A766F8"/>
    <w:rsid w:val="00A767FF"/>
    <w:rsid w:val="00A76BA4"/>
    <w:rsid w:val="00A76DEB"/>
    <w:rsid w:val="00A772BE"/>
    <w:rsid w:val="00A77765"/>
    <w:rsid w:val="00A77DD0"/>
    <w:rsid w:val="00A80269"/>
    <w:rsid w:val="00A8073E"/>
    <w:rsid w:val="00A80AA0"/>
    <w:rsid w:val="00A80B86"/>
    <w:rsid w:val="00A80EAC"/>
    <w:rsid w:val="00A810A7"/>
    <w:rsid w:val="00A8113C"/>
    <w:rsid w:val="00A81302"/>
    <w:rsid w:val="00A81669"/>
    <w:rsid w:val="00A81A4C"/>
    <w:rsid w:val="00A81E3C"/>
    <w:rsid w:val="00A822C7"/>
    <w:rsid w:val="00A8245E"/>
    <w:rsid w:val="00A824EF"/>
    <w:rsid w:val="00A82A65"/>
    <w:rsid w:val="00A8318A"/>
    <w:rsid w:val="00A83506"/>
    <w:rsid w:val="00A8357D"/>
    <w:rsid w:val="00A835A2"/>
    <w:rsid w:val="00A83935"/>
    <w:rsid w:val="00A83C64"/>
    <w:rsid w:val="00A84309"/>
    <w:rsid w:val="00A84517"/>
    <w:rsid w:val="00A84611"/>
    <w:rsid w:val="00A847D6"/>
    <w:rsid w:val="00A84AD5"/>
    <w:rsid w:val="00A84BBD"/>
    <w:rsid w:val="00A84C15"/>
    <w:rsid w:val="00A84C9F"/>
    <w:rsid w:val="00A84CC1"/>
    <w:rsid w:val="00A84CD6"/>
    <w:rsid w:val="00A84D85"/>
    <w:rsid w:val="00A84E5B"/>
    <w:rsid w:val="00A85185"/>
    <w:rsid w:val="00A854FE"/>
    <w:rsid w:val="00A8560A"/>
    <w:rsid w:val="00A856F2"/>
    <w:rsid w:val="00A85CD5"/>
    <w:rsid w:val="00A8604E"/>
    <w:rsid w:val="00A86171"/>
    <w:rsid w:val="00A8644C"/>
    <w:rsid w:val="00A8651B"/>
    <w:rsid w:val="00A866D2"/>
    <w:rsid w:val="00A86BDC"/>
    <w:rsid w:val="00A87409"/>
    <w:rsid w:val="00A878D6"/>
    <w:rsid w:val="00A87C2A"/>
    <w:rsid w:val="00A87CF0"/>
    <w:rsid w:val="00A87EEC"/>
    <w:rsid w:val="00A90139"/>
    <w:rsid w:val="00A90226"/>
    <w:rsid w:val="00A904D4"/>
    <w:rsid w:val="00A90705"/>
    <w:rsid w:val="00A90AB1"/>
    <w:rsid w:val="00A90D18"/>
    <w:rsid w:val="00A90D91"/>
    <w:rsid w:val="00A90E27"/>
    <w:rsid w:val="00A90E52"/>
    <w:rsid w:val="00A90EA4"/>
    <w:rsid w:val="00A9145F"/>
    <w:rsid w:val="00A91719"/>
    <w:rsid w:val="00A91868"/>
    <w:rsid w:val="00A918E0"/>
    <w:rsid w:val="00A91ED4"/>
    <w:rsid w:val="00A91F6E"/>
    <w:rsid w:val="00A921A1"/>
    <w:rsid w:val="00A9242C"/>
    <w:rsid w:val="00A924DB"/>
    <w:rsid w:val="00A92678"/>
    <w:rsid w:val="00A926E4"/>
    <w:rsid w:val="00A92711"/>
    <w:rsid w:val="00A9293B"/>
    <w:rsid w:val="00A92B0F"/>
    <w:rsid w:val="00A92C7F"/>
    <w:rsid w:val="00A92D3B"/>
    <w:rsid w:val="00A93845"/>
    <w:rsid w:val="00A9384D"/>
    <w:rsid w:val="00A940E7"/>
    <w:rsid w:val="00A9430F"/>
    <w:rsid w:val="00A94687"/>
    <w:rsid w:val="00A94C85"/>
    <w:rsid w:val="00A94C99"/>
    <w:rsid w:val="00A94D09"/>
    <w:rsid w:val="00A9519E"/>
    <w:rsid w:val="00A95371"/>
    <w:rsid w:val="00A957A8"/>
    <w:rsid w:val="00A961A7"/>
    <w:rsid w:val="00A96252"/>
    <w:rsid w:val="00A96401"/>
    <w:rsid w:val="00A96695"/>
    <w:rsid w:val="00A966D2"/>
    <w:rsid w:val="00A96CB4"/>
    <w:rsid w:val="00A96E0E"/>
    <w:rsid w:val="00A9718E"/>
    <w:rsid w:val="00A97459"/>
    <w:rsid w:val="00A97872"/>
    <w:rsid w:val="00A978F4"/>
    <w:rsid w:val="00A97A32"/>
    <w:rsid w:val="00A97A93"/>
    <w:rsid w:val="00A97B01"/>
    <w:rsid w:val="00A97D7C"/>
    <w:rsid w:val="00A97EE9"/>
    <w:rsid w:val="00AA0020"/>
    <w:rsid w:val="00AA045F"/>
    <w:rsid w:val="00AA05D7"/>
    <w:rsid w:val="00AA078C"/>
    <w:rsid w:val="00AA1674"/>
    <w:rsid w:val="00AA1C20"/>
    <w:rsid w:val="00AA1D26"/>
    <w:rsid w:val="00AA2078"/>
    <w:rsid w:val="00AA215E"/>
    <w:rsid w:val="00AA251A"/>
    <w:rsid w:val="00AA2567"/>
    <w:rsid w:val="00AA2AF6"/>
    <w:rsid w:val="00AA2E21"/>
    <w:rsid w:val="00AA2E30"/>
    <w:rsid w:val="00AA2E3B"/>
    <w:rsid w:val="00AA34A9"/>
    <w:rsid w:val="00AA38DD"/>
    <w:rsid w:val="00AA39B4"/>
    <w:rsid w:val="00AA3A5A"/>
    <w:rsid w:val="00AA3B15"/>
    <w:rsid w:val="00AA407F"/>
    <w:rsid w:val="00AA41A6"/>
    <w:rsid w:val="00AA41C5"/>
    <w:rsid w:val="00AA4425"/>
    <w:rsid w:val="00AA462F"/>
    <w:rsid w:val="00AA4815"/>
    <w:rsid w:val="00AA4A41"/>
    <w:rsid w:val="00AA4D49"/>
    <w:rsid w:val="00AA4E15"/>
    <w:rsid w:val="00AA5359"/>
    <w:rsid w:val="00AA54D6"/>
    <w:rsid w:val="00AA54E5"/>
    <w:rsid w:val="00AA58C7"/>
    <w:rsid w:val="00AA5A56"/>
    <w:rsid w:val="00AA5B62"/>
    <w:rsid w:val="00AA5D55"/>
    <w:rsid w:val="00AA5DFF"/>
    <w:rsid w:val="00AA6173"/>
    <w:rsid w:val="00AA6452"/>
    <w:rsid w:val="00AA6580"/>
    <w:rsid w:val="00AA65D5"/>
    <w:rsid w:val="00AA68BC"/>
    <w:rsid w:val="00AA69A3"/>
    <w:rsid w:val="00AA6B63"/>
    <w:rsid w:val="00AA6C6F"/>
    <w:rsid w:val="00AA6FE1"/>
    <w:rsid w:val="00AA70B7"/>
    <w:rsid w:val="00AA70C7"/>
    <w:rsid w:val="00AA71B6"/>
    <w:rsid w:val="00AA7221"/>
    <w:rsid w:val="00AA744B"/>
    <w:rsid w:val="00AA771D"/>
    <w:rsid w:val="00AA789A"/>
    <w:rsid w:val="00AA7BE5"/>
    <w:rsid w:val="00AA7D3B"/>
    <w:rsid w:val="00AB01D4"/>
    <w:rsid w:val="00AB070B"/>
    <w:rsid w:val="00AB07B9"/>
    <w:rsid w:val="00AB0AC6"/>
    <w:rsid w:val="00AB0ACC"/>
    <w:rsid w:val="00AB0E4C"/>
    <w:rsid w:val="00AB1136"/>
    <w:rsid w:val="00AB1493"/>
    <w:rsid w:val="00AB17A1"/>
    <w:rsid w:val="00AB1AF8"/>
    <w:rsid w:val="00AB1B3C"/>
    <w:rsid w:val="00AB1EBF"/>
    <w:rsid w:val="00AB2222"/>
    <w:rsid w:val="00AB2224"/>
    <w:rsid w:val="00AB23A6"/>
    <w:rsid w:val="00AB23FA"/>
    <w:rsid w:val="00AB2989"/>
    <w:rsid w:val="00AB29E2"/>
    <w:rsid w:val="00AB3150"/>
    <w:rsid w:val="00AB353A"/>
    <w:rsid w:val="00AB3668"/>
    <w:rsid w:val="00AB3842"/>
    <w:rsid w:val="00AB3B1E"/>
    <w:rsid w:val="00AB3FA3"/>
    <w:rsid w:val="00AB41CF"/>
    <w:rsid w:val="00AB41E1"/>
    <w:rsid w:val="00AB4432"/>
    <w:rsid w:val="00AB4780"/>
    <w:rsid w:val="00AB491D"/>
    <w:rsid w:val="00AB4DE4"/>
    <w:rsid w:val="00AB4E22"/>
    <w:rsid w:val="00AB4EF7"/>
    <w:rsid w:val="00AB5392"/>
    <w:rsid w:val="00AB56B9"/>
    <w:rsid w:val="00AB5B1B"/>
    <w:rsid w:val="00AB5BF2"/>
    <w:rsid w:val="00AB63B7"/>
    <w:rsid w:val="00AB63D0"/>
    <w:rsid w:val="00AB6544"/>
    <w:rsid w:val="00AB6597"/>
    <w:rsid w:val="00AB6626"/>
    <w:rsid w:val="00AB6719"/>
    <w:rsid w:val="00AB6C64"/>
    <w:rsid w:val="00AB6D5F"/>
    <w:rsid w:val="00AB6ECA"/>
    <w:rsid w:val="00AB7217"/>
    <w:rsid w:val="00AB759B"/>
    <w:rsid w:val="00AB7957"/>
    <w:rsid w:val="00AB7A04"/>
    <w:rsid w:val="00AB7CAF"/>
    <w:rsid w:val="00AB7DF2"/>
    <w:rsid w:val="00AB7F28"/>
    <w:rsid w:val="00AC0435"/>
    <w:rsid w:val="00AC0680"/>
    <w:rsid w:val="00AC0815"/>
    <w:rsid w:val="00AC0E16"/>
    <w:rsid w:val="00AC0F81"/>
    <w:rsid w:val="00AC125C"/>
    <w:rsid w:val="00AC1307"/>
    <w:rsid w:val="00AC132A"/>
    <w:rsid w:val="00AC1430"/>
    <w:rsid w:val="00AC177A"/>
    <w:rsid w:val="00AC1B10"/>
    <w:rsid w:val="00AC1C27"/>
    <w:rsid w:val="00AC1E36"/>
    <w:rsid w:val="00AC1E7A"/>
    <w:rsid w:val="00AC1F7A"/>
    <w:rsid w:val="00AC216B"/>
    <w:rsid w:val="00AC2807"/>
    <w:rsid w:val="00AC292A"/>
    <w:rsid w:val="00AC2D3A"/>
    <w:rsid w:val="00AC2DAF"/>
    <w:rsid w:val="00AC2DFD"/>
    <w:rsid w:val="00AC2E96"/>
    <w:rsid w:val="00AC2EBB"/>
    <w:rsid w:val="00AC2F79"/>
    <w:rsid w:val="00AC32A8"/>
    <w:rsid w:val="00AC34CD"/>
    <w:rsid w:val="00AC375C"/>
    <w:rsid w:val="00AC3943"/>
    <w:rsid w:val="00AC3B3D"/>
    <w:rsid w:val="00AC3CAE"/>
    <w:rsid w:val="00AC42A9"/>
    <w:rsid w:val="00AC4307"/>
    <w:rsid w:val="00AC44F2"/>
    <w:rsid w:val="00AC45E1"/>
    <w:rsid w:val="00AC46F7"/>
    <w:rsid w:val="00AC4C0F"/>
    <w:rsid w:val="00AC4DDD"/>
    <w:rsid w:val="00AC4EB6"/>
    <w:rsid w:val="00AC527B"/>
    <w:rsid w:val="00AC52A9"/>
    <w:rsid w:val="00AC536D"/>
    <w:rsid w:val="00AC53FD"/>
    <w:rsid w:val="00AC554D"/>
    <w:rsid w:val="00AC5B27"/>
    <w:rsid w:val="00AC5B46"/>
    <w:rsid w:val="00AC5DF5"/>
    <w:rsid w:val="00AC5EFF"/>
    <w:rsid w:val="00AC6538"/>
    <w:rsid w:val="00AC6859"/>
    <w:rsid w:val="00AC6D6D"/>
    <w:rsid w:val="00AC70C8"/>
    <w:rsid w:val="00AC71EB"/>
    <w:rsid w:val="00AC7430"/>
    <w:rsid w:val="00AC78DD"/>
    <w:rsid w:val="00AC7C54"/>
    <w:rsid w:val="00AC7D4B"/>
    <w:rsid w:val="00AC7DA6"/>
    <w:rsid w:val="00AC7F36"/>
    <w:rsid w:val="00AC7FC0"/>
    <w:rsid w:val="00AD00A8"/>
    <w:rsid w:val="00AD04BB"/>
    <w:rsid w:val="00AD0ED4"/>
    <w:rsid w:val="00AD1996"/>
    <w:rsid w:val="00AD1F8D"/>
    <w:rsid w:val="00AD20C4"/>
    <w:rsid w:val="00AD20D1"/>
    <w:rsid w:val="00AD2131"/>
    <w:rsid w:val="00AD2180"/>
    <w:rsid w:val="00AD237E"/>
    <w:rsid w:val="00AD2970"/>
    <w:rsid w:val="00AD2E80"/>
    <w:rsid w:val="00AD3089"/>
    <w:rsid w:val="00AD30DF"/>
    <w:rsid w:val="00AD3223"/>
    <w:rsid w:val="00AD3242"/>
    <w:rsid w:val="00AD33CF"/>
    <w:rsid w:val="00AD3875"/>
    <w:rsid w:val="00AD394E"/>
    <w:rsid w:val="00AD3984"/>
    <w:rsid w:val="00AD3ADF"/>
    <w:rsid w:val="00AD3EC6"/>
    <w:rsid w:val="00AD3F4C"/>
    <w:rsid w:val="00AD42BE"/>
    <w:rsid w:val="00AD42F2"/>
    <w:rsid w:val="00AD453B"/>
    <w:rsid w:val="00AD4BB8"/>
    <w:rsid w:val="00AD4CEE"/>
    <w:rsid w:val="00AD4D04"/>
    <w:rsid w:val="00AD5402"/>
    <w:rsid w:val="00AD5628"/>
    <w:rsid w:val="00AD588B"/>
    <w:rsid w:val="00AD5A4D"/>
    <w:rsid w:val="00AD5C84"/>
    <w:rsid w:val="00AD5FD1"/>
    <w:rsid w:val="00AD6A81"/>
    <w:rsid w:val="00AD6C13"/>
    <w:rsid w:val="00AD6DD3"/>
    <w:rsid w:val="00AD6E41"/>
    <w:rsid w:val="00AD6E47"/>
    <w:rsid w:val="00AD6E6C"/>
    <w:rsid w:val="00AD6FAD"/>
    <w:rsid w:val="00AD7583"/>
    <w:rsid w:val="00AD75F0"/>
    <w:rsid w:val="00AD77CB"/>
    <w:rsid w:val="00AD79AE"/>
    <w:rsid w:val="00AD7B64"/>
    <w:rsid w:val="00AD7C0C"/>
    <w:rsid w:val="00AD7E47"/>
    <w:rsid w:val="00AD7E8F"/>
    <w:rsid w:val="00AD7EFC"/>
    <w:rsid w:val="00AD7F41"/>
    <w:rsid w:val="00AE0440"/>
    <w:rsid w:val="00AE09C3"/>
    <w:rsid w:val="00AE0A78"/>
    <w:rsid w:val="00AE0AAD"/>
    <w:rsid w:val="00AE0B13"/>
    <w:rsid w:val="00AE173A"/>
    <w:rsid w:val="00AE17B1"/>
    <w:rsid w:val="00AE196B"/>
    <w:rsid w:val="00AE1F2A"/>
    <w:rsid w:val="00AE1FC5"/>
    <w:rsid w:val="00AE1FCA"/>
    <w:rsid w:val="00AE2034"/>
    <w:rsid w:val="00AE20D5"/>
    <w:rsid w:val="00AE25E1"/>
    <w:rsid w:val="00AE2881"/>
    <w:rsid w:val="00AE2F91"/>
    <w:rsid w:val="00AE3062"/>
    <w:rsid w:val="00AE317D"/>
    <w:rsid w:val="00AE38D0"/>
    <w:rsid w:val="00AE3D10"/>
    <w:rsid w:val="00AE3E99"/>
    <w:rsid w:val="00AE3EEF"/>
    <w:rsid w:val="00AE41A2"/>
    <w:rsid w:val="00AE487F"/>
    <w:rsid w:val="00AE4AAE"/>
    <w:rsid w:val="00AE4E62"/>
    <w:rsid w:val="00AE5310"/>
    <w:rsid w:val="00AE5329"/>
    <w:rsid w:val="00AE540B"/>
    <w:rsid w:val="00AE58DF"/>
    <w:rsid w:val="00AE5CAB"/>
    <w:rsid w:val="00AE5D87"/>
    <w:rsid w:val="00AE6089"/>
    <w:rsid w:val="00AE640D"/>
    <w:rsid w:val="00AE6ABF"/>
    <w:rsid w:val="00AE738D"/>
    <w:rsid w:val="00AE75AD"/>
    <w:rsid w:val="00AE75C9"/>
    <w:rsid w:val="00AE76EC"/>
    <w:rsid w:val="00AE7A62"/>
    <w:rsid w:val="00AE7C3A"/>
    <w:rsid w:val="00AE7CDB"/>
    <w:rsid w:val="00AF02D7"/>
    <w:rsid w:val="00AF0387"/>
    <w:rsid w:val="00AF0915"/>
    <w:rsid w:val="00AF11F0"/>
    <w:rsid w:val="00AF172A"/>
    <w:rsid w:val="00AF1762"/>
    <w:rsid w:val="00AF1825"/>
    <w:rsid w:val="00AF1830"/>
    <w:rsid w:val="00AF1891"/>
    <w:rsid w:val="00AF18BB"/>
    <w:rsid w:val="00AF1B41"/>
    <w:rsid w:val="00AF1BC7"/>
    <w:rsid w:val="00AF212F"/>
    <w:rsid w:val="00AF23B9"/>
    <w:rsid w:val="00AF24E7"/>
    <w:rsid w:val="00AF24F3"/>
    <w:rsid w:val="00AF299D"/>
    <w:rsid w:val="00AF2AC4"/>
    <w:rsid w:val="00AF2B14"/>
    <w:rsid w:val="00AF2FC4"/>
    <w:rsid w:val="00AF2FCF"/>
    <w:rsid w:val="00AF3413"/>
    <w:rsid w:val="00AF3417"/>
    <w:rsid w:val="00AF3ABE"/>
    <w:rsid w:val="00AF3E4A"/>
    <w:rsid w:val="00AF4015"/>
    <w:rsid w:val="00AF4820"/>
    <w:rsid w:val="00AF492B"/>
    <w:rsid w:val="00AF49DF"/>
    <w:rsid w:val="00AF4C0F"/>
    <w:rsid w:val="00AF52FE"/>
    <w:rsid w:val="00AF556E"/>
    <w:rsid w:val="00AF5963"/>
    <w:rsid w:val="00AF6594"/>
    <w:rsid w:val="00AF66F7"/>
    <w:rsid w:val="00AF6727"/>
    <w:rsid w:val="00AF675D"/>
    <w:rsid w:val="00AF6B41"/>
    <w:rsid w:val="00AF6B5A"/>
    <w:rsid w:val="00AF6E0F"/>
    <w:rsid w:val="00AF6EDD"/>
    <w:rsid w:val="00AF71EC"/>
    <w:rsid w:val="00AF74E4"/>
    <w:rsid w:val="00AF76EB"/>
    <w:rsid w:val="00AF7A12"/>
    <w:rsid w:val="00AF7A84"/>
    <w:rsid w:val="00AF7B17"/>
    <w:rsid w:val="00AF7BA6"/>
    <w:rsid w:val="00AF7CED"/>
    <w:rsid w:val="00AF7F5A"/>
    <w:rsid w:val="00AF7FE4"/>
    <w:rsid w:val="00B0026B"/>
    <w:rsid w:val="00B00396"/>
    <w:rsid w:val="00B003CA"/>
    <w:rsid w:val="00B0057F"/>
    <w:rsid w:val="00B00A99"/>
    <w:rsid w:val="00B00CC7"/>
    <w:rsid w:val="00B00D5F"/>
    <w:rsid w:val="00B00F4D"/>
    <w:rsid w:val="00B01510"/>
    <w:rsid w:val="00B01AAC"/>
    <w:rsid w:val="00B01DE2"/>
    <w:rsid w:val="00B01E10"/>
    <w:rsid w:val="00B01ED8"/>
    <w:rsid w:val="00B01F0C"/>
    <w:rsid w:val="00B01F37"/>
    <w:rsid w:val="00B022DD"/>
    <w:rsid w:val="00B024A6"/>
    <w:rsid w:val="00B0288D"/>
    <w:rsid w:val="00B02B4A"/>
    <w:rsid w:val="00B02D34"/>
    <w:rsid w:val="00B02E3E"/>
    <w:rsid w:val="00B030A9"/>
    <w:rsid w:val="00B032A5"/>
    <w:rsid w:val="00B033FB"/>
    <w:rsid w:val="00B03794"/>
    <w:rsid w:val="00B03844"/>
    <w:rsid w:val="00B03AD7"/>
    <w:rsid w:val="00B03B56"/>
    <w:rsid w:val="00B03C49"/>
    <w:rsid w:val="00B03E18"/>
    <w:rsid w:val="00B040B2"/>
    <w:rsid w:val="00B04397"/>
    <w:rsid w:val="00B04FBB"/>
    <w:rsid w:val="00B0509D"/>
    <w:rsid w:val="00B052DF"/>
    <w:rsid w:val="00B05844"/>
    <w:rsid w:val="00B05CA3"/>
    <w:rsid w:val="00B05DBC"/>
    <w:rsid w:val="00B05E0B"/>
    <w:rsid w:val="00B062DB"/>
    <w:rsid w:val="00B06483"/>
    <w:rsid w:val="00B06678"/>
    <w:rsid w:val="00B06766"/>
    <w:rsid w:val="00B06B34"/>
    <w:rsid w:val="00B06B59"/>
    <w:rsid w:val="00B06CA4"/>
    <w:rsid w:val="00B077BA"/>
    <w:rsid w:val="00B07C8F"/>
    <w:rsid w:val="00B10165"/>
    <w:rsid w:val="00B106AE"/>
    <w:rsid w:val="00B10886"/>
    <w:rsid w:val="00B108B4"/>
    <w:rsid w:val="00B10C18"/>
    <w:rsid w:val="00B10DC3"/>
    <w:rsid w:val="00B10F88"/>
    <w:rsid w:val="00B11534"/>
    <w:rsid w:val="00B11F7E"/>
    <w:rsid w:val="00B121DF"/>
    <w:rsid w:val="00B1289C"/>
    <w:rsid w:val="00B12B1C"/>
    <w:rsid w:val="00B12BE3"/>
    <w:rsid w:val="00B12C3F"/>
    <w:rsid w:val="00B12CF4"/>
    <w:rsid w:val="00B12D26"/>
    <w:rsid w:val="00B12FEA"/>
    <w:rsid w:val="00B13384"/>
    <w:rsid w:val="00B139B9"/>
    <w:rsid w:val="00B13B5D"/>
    <w:rsid w:val="00B13E43"/>
    <w:rsid w:val="00B14033"/>
    <w:rsid w:val="00B1426C"/>
    <w:rsid w:val="00B14424"/>
    <w:rsid w:val="00B1458A"/>
    <w:rsid w:val="00B145E2"/>
    <w:rsid w:val="00B148D0"/>
    <w:rsid w:val="00B14D23"/>
    <w:rsid w:val="00B14EE6"/>
    <w:rsid w:val="00B155FA"/>
    <w:rsid w:val="00B1564C"/>
    <w:rsid w:val="00B15A9C"/>
    <w:rsid w:val="00B15B49"/>
    <w:rsid w:val="00B15C74"/>
    <w:rsid w:val="00B15D4B"/>
    <w:rsid w:val="00B1623F"/>
    <w:rsid w:val="00B165DA"/>
    <w:rsid w:val="00B1680E"/>
    <w:rsid w:val="00B16D29"/>
    <w:rsid w:val="00B16D8B"/>
    <w:rsid w:val="00B1716A"/>
    <w:rsid w:val="00B173C3"/>
    <w:rsid w:val="00B178F2"/>
    <w:rsid w:val="00B17925"/>
    <w:rsid w:val="00B17967"/>
    <w:rsid w:val="00B17D0B"/>
    <w:rsid w:val="00B20530"/>
    <w:rsid w:val="00B207B6"/>
    <w:rsid w:val="00B20C06"/>
    <w:rsid w:val="00B20D42"/>
    <w:rsid w:val="00B212A1"/>
    <w:rsid w:val="00B214AA"/>
    <w:rsid w:val="00B21554"/>
    <w:rsid w:val="00B21AEA"/>
    <w:rsid w:val="00B21F2D"/>
    <w:rsid w:val="00B22348"/>
    <w:rsid w:val="00B226C5"/>
    <w:rsid w:val="00B22A66"/>
    <w:rsid w:val="00B22D84"/>
    <w:rsid w:val="00B230EC"/>
    <w:rsid w:val="00B233B2"/>
    <w:rsid w:val="00B23748"/>
    <w:rsid w:val="00B237D0"/>
    <w:rsid w:val="00B23ADF"/>
    <w:rsid w:val="00B242DD"/>
    <w:rsid w:val="00B243F8"/>
    <w:rsid w:val="00B24802"/>
    <w:rsid w:val="00B24B61"/>
    <w:rsid w:val="00B24CD7"/>
    <w:rsid w:val="00B250A7"/>
    <w:rsid w:val="00B2519B"/>
    <w:rsid w:val="00B2519C"/>
    <w:rsid w:val="00B25212"/>
    <w:rsid w:val="00B25881"/>
    <w:rsid w:val="00B25C02"/>
    <w:rsid w:val="00B25F4E"/>
    <w:rsid w:val="00B25FD7"/>
    <w:rsid w:val="00B2610E"/>
    <w:rsid w:val="00B2619A"/>
    <w:rsid w:val="00B26300"/>
    <w:rsid w:val="00B264D6"/>
    <w:rsid w:val="00B265DD"/>
    <w:rsid w:val="00B26AE7"/>
    <w:rsid w:val="00B26B53"/>
    <w:rsid w:val="00B26B92"/>
    <w:rsid w:val="00B26BE2"/>
    <w:rsid w:val="00B26FC1"/>
    <w:rsid w:val="00B272C8"/>
    <w:rsid w:val="00B278DC"/>
    <w:rsid w:val="00B27B98"/>
    <w:rsid w:val="00B27BE0"/>
    <w:rsid w:val="00B27C78"/>
    <w:rsid w:val="00B27DA0"/>
    <w:rsid w:val="00B30195"/>
    <w:rsid w:val="00B303FC"/>
    <w:rsid w:val="00B307F5"/>
    <w:rsid w:val="00B30B07"/>
    <w:rsid w:val="00B30B83"/>
    <w:rsid w:val="00B316F2"/>
    <w:rsid w:val="00B31A17"/>
    <w:rsid w:val="00B31F7D"/>
    <w:rsid w:val="00B32251"/>
    <w:rsid w:val="00B32524"/>
    <w:rsid w:val="00B32C49"/>
    <w:rsid w:val="00B32E4C"/>
    <w:rsid w:val="00B33071"/>
    <w:rsid w:val="00B333A3"/>
    <w:rsid w:val="00B334C5"/>
    <w:rsid w:val="00B3351C"/>
    <w:rsid w:val="00B335B5"/>
    <w:rsid w:val="00B33848"/>
    <w:rsid w:val="00B33921"/>
    <w:rsid w:val="00B34083"/>
    <w:rsid w:val="00B341F0"/>
    <w:rsid w:val="00B347D6"/>
    <w:rsid w:val="00B348DF"/>
    <w:rsid w:val="00B34A91"/>
    <w:rsid w:val="00B34B1D"/>
    <w:rsid w:val="00B34B90"/>
    <w:rsid w:val="00B34CE9"/>
    <w:rsid w:val="00B3531C"/>
    <w:rsid w:val="00B35A92"/>
    <w:rsid w:val="00B35C6F"/>
    <w:rsid w:val="00B360A8"/>
    <w:rsid w:val="00B36179"/>
    <w:rsid w:val="00B3694B"/>
    <w:rsid w:val="00B372E4"/>
    <w:rsid w:val="00B37441"/>
    <w:rsid w:val="00B374B9"/>
    <w:rsid w:val="00B379DA"/>
    <w:rsid w:val="00B37ACC"/>
    <w:rsid w:val="00B37D2E"/>
    <w:rsid w:val="00B37F60"/>
    <w:rsid w:val="00B40143"/>
    <w:rsid w:val="00B40192"/>
    <w:rsid w:val="00B40304"/>
    <w:rsid w:val="00B40404"/>
    <w:rsid w:val="00B406BC"/>
    <w:rsid w:val="00B408FC"/>
    <w:rsid w:val="00B4092D"/>
    <w:rsid w:val="00B40997"/>
    <w:rsid w:val="00B40BFD"/>
    <w:rsid w:val="00B41005"/>
    <w:rsid w:val="00B41136"/>
    <w:rsid w:val="00B414A1"/>
    <w:rsid w:val="00B4159A"/>
    <w:rsid w:val="00B41975"/>
    <w:rsid w:val="00B4231E"/>
    <w:rsid w:val="00B426E2"/>
    <w:rsid w:val="00B426FE"/>
    <w:rsid w:val="00B427EF"/>
    <w:rsid w:val="00B42A49"/>
    <w:rsid w:val="00B43134"/>
    <w:rsid w:val="00B431CF"/>
    <w:rsid w:val="00B4330F"/>
    <w:rsid w:val="00B436A1"/>
    <w:rsid w:val="00B437D5"/>
    <w:rsid w:val="00B4444B"/>
    <w:rsid w:val="00B444CC"/>
    <w:rsid w:val="00B44565"/>
    <w:rsid w:val="00B44763"/>
    <w:rsid w:val="00B44889"/>
    <w:rsid w:val="00B44B08"/>
    <w:rsid w:val="00B44D76"/>
    <w:rsid w:val="00B44F49"/>
    <w:rsid w:val="00B450C8"/>
    <w:rsid w:val="00B4532A"/>
    <w:rsid w:val="00B45389"/>
    <w:rsid w:val="00B45438"/>
    <w:rsid w:val="00B45840"/>
    <w:rsid w:val="00B45877"/>
    <w:rsid w:val="00B46274"/>
    <w:rsid w:val="00B469AF"/>
    <w:rsid w:val="00B46EDA"/>
    <w:rsid w:val="00B4702B"/>
    <w:rsid w:val="00B47111"/>
    <w:rsid w:val="00B47313"/>
    <w:rsid w:val="00B473DA"/>
    <w:rsid w:val="00B47426"/>
    <w:rsid w:val="00B4743D"/>
    <w:rsid w:val="00B479DF"/>
    <w:rsid w:val="00B479F2"/>
    <w:rsid w:val="00B47B68"/>
    <w:rsid w:val="00B47EBE"/>
    <w:rsid w:val="00B47F53"/>
    <w:rsid w:val="00B50031"/>
    <w:rsid w:val="00B50304"/>
    <w:rsid w:val="00B50573"/>
    <w:rsid w:val="00B50711"/>
    <w:rsid w:val="00B5073E"/>
    <w:rsid w:val="00B50A7A"/>
    <w:rsid w:val="00B50A7E"/>
    <w:rsid w:val="00B50AFC"/>
    <w:rsid w:val="00B50DB7"/>
    <w:rsid w:val="00B50DCF"/>
    <w:rsid w:val="00B50EA3"/>
    <w:rsid w:val="00B50EEE"/>
    <w:rsid w:val="00B510E7"/>
    <w:rsid w:val="00B51297"/>
    <w:rsid w:val="00B513D7"/>
    <w:rsid w:val="00B517B9"/>
    <w:rsid w:val="00B51AD8"/>
    <w:rsid w:val="00B51C14"/>
    <w:rsid w:val="00B51F57"/>
    <w:rsid w:val="00B520C1"/>
    <w:rsid w:val="00B5216B"/>
    <w:rsid w:val="00B52268"/>
    <w:rsid w:val="00B52336"/>
    <w:rsid w:val="00B527C0"/>
    <w:rsid w:val="00B528C8"/>
    <w:rsid w:val="00B52E79"/>
    <w:rsid w:val="00B53275"/>
    <w:rsid w:val="00B532B3"/>
    <w:rsid w:val="00B53493"/>
    <w:rsid w:val="00B535DC"/>
    <w:rsid w:val="00B53657"/>
    <w:rsid w:val="00B538DB"/>
    <w:rsid w:val="00B53A41"/>
    <w:rsid w:val="00B53B1D"/>
    <w:rsid w:val="00B53D1F"/>
    <w:rsid w:val="00B53E8C"/>
    <w:rsid w:val="00B53F9A"/>
    <w:rsid w:val="00B54193"/>
    <w:rsid w:val="00B5439C"/>
    <w:rsid w:val="00B543F5"/>
    <w:rsid w:val="00B547C1"/>
    <w:rsid w:val="00B54C26"/>
    <w:rsid w:val="00B54D71"/>
    <w:rsid w:val="00B54FE2"/>
    <w:rsid w:val="00B55060"/>
    <w:rsid w:val="00B552C8"/>
    <w:rsid w:val="00B5531D"/>
    <w:rsid w:val="00B55A09"/>
    <w:rsid w:val="00B55A39"/>
    <w:rsid w:val="00B55A61"/>
    <w:rsid w:val="00B5646F"/>
    <w:rsid w:val="00B5664C"/>
    <w:rsid w:val="00B567E4"/>
    <w:rsid w:val="00B567EB"/>
    <w:rsid w:val="00B569C7"/>
    <w:rsid w:val="00B56C77"/>
    <w:rsid w:val="00B56C9B"/>
    <w:rsid w:val="00B56CAD"/>
    <w:rsid w:val="00B56E4A"/>
    <w:rsid w:val="00B572A9"/>
    <w:rsid w:val="00B57777"/>
    <w:rsid w:val="00B578F9"/>
    <w:rsid w:val="00B579D1"/>
    <w:rsid w:val="00B60253"/>
    <w:rsid w:val="00B606BC"/>
    <w:rsid w:val="00B60808"/>
    <w:rsid w:val="00B60941"/>
    <w:rsid w:val="00B609DF"/>
    <w:rsid w:val="00B60A74"/>
    <w:rsid w:val="00B60B56"/>
    <w:rsid w:val="00B60DBB"/>
    <w:rsid w:val="00B611A6"/>
    <w:rsid w:val="00B61292"/>
    <w:rsid w:val="00B6133B"/>
    <w:rsid w:val="00B615E9"/>
    <w:rsid w:val="00B619A3"/>
    <w:rsid w:val="00B61C06"/>
    <w:rsid w:val="00B61D3B"/>
    <w:rsid w:val="00B62682"/>
    <w:rsid w:val="00B62790"/>
    <w:rsid w:val="00B62909"/>
    <w:rsid w:val="00B62D7C"/>
    <w:rsid w:val="00B62E8F"/>
    <w:rsid w:val="00B6303A"/>
    <w:rsid w:val="00B636A1"/>
    <w:rsid w:val="00B639C2"/>
    <w:rsid w:val="00B640B6"/>
    <w:rsid w:val="00B640E3"/>
    <w:rsid w:val="00B6441E"/>
    <w:rsid w:val="00B64594"/>
    <w:rsid w:val="00B6478F"/>
    <w:rsid w:val="00B64DF4"/>
    <w:rsid w:val="00B64E5B"/>
    <w:rsid w:val="00B65054"/>
    <w:rsid w:val="00B650F7"/>
    <w:rsid w:val="00B653BD"/>
    <w:rsid w:val="00B65419"/>
    <w:rsid w:val="00B654AA"/>
    <w:rsid w:val="00B657C1"/>
    <w:rsid w:val="00B65947"/>
    <w:rsid w:val="00B65CC3"/>
    <w:rsid w:val="00B66A67"/>
    <w:rsid w:val="00B67327"/>
    <w:rsid w:val="00B67449"/>
    <w:rsid w:val="00B676E4"/>
    <w:rsid w:val="00B6772A"/>
    <w:rsid w:val="00B67771"/>
    <w:rsid w:val="00B67A11"/>
    <w:rsid w:val="00B67DF7"/>
    <w:rsid w:val="00B67F2A"/>
    <w:rsid w:val="00B70026"/>
    <w:rsid w:val="00B702C2"/>
    <w:rsid w:val="00B70409"/>
    <w:rsid w:val="00B7047D"/>
    <w:rsid w:val="00B70624"/>
    <w:rsid w:val="00B70632"/>
    <w:rsid w:val="00B70C56"/>
    <w:rsid w:val="00B711DD"/>
    <w:rsid w:val="00B7125D"/>
    <w:rsid w:val="00B71266"/>
    <w:rsid w:val="00B712D8"/>
    <w:rsid w:val="00B714D6"/>
    <w:rsid w:val="00B716F6"/>
    <w:rsid w:val="00B71BD7"/>
    <w:rsid w:val="00B72042"/>
    <w:rsid w:val="00B722AF"/>
    <w:rsid w:val="00B725E0"/>
    <w:rsid w:val="00B72706"/>
    <w:rsid w:val="00B729E0"/>
    <w:rsid w:val="00B72DE6"/>
    <w:rsid w:val="00B731D2"/>
    <w:rsid w:val="00B737B9"/>
    <w:rsid w:val="00B73C88"/>
    <w:rsid w:val="00B74133"/>
    <w:rsid w:val="00B7414A"/>
    <w:rsid w:val="00B74B4E"/>
    <w:rsid w:val="00B74B6B"/>
    <w:rsid w:val="00B74F20"/>
    <w:rsid w:val="00B74FA5"/>
    <w:rsid w:val="00B75046"/>
    <w:rsid w:val="00B751C6"/>
    <w:rsid w:val="00B75727"/>
    <w:rsid w:val="00B75742"/>
    <w:rsid w:val="00B757EC"/>
    <w:rsid w:val="00B757FE"/>
    <w:rsid w:val="00B7586E"/>
    <w:rsid w:val="00B75EC4"/>
    <w:rsid w:val="00B7605D"/>
    <w:rsid w:val="00B76424"/>
    <w:rsid w:val="00B764B6"/>
    <w:rsid w:val="00B7666B"/>
    <w:rsid w:val="00B76A80"/>
    <w:rsid w:val="00B76AEA"/>
    <w:rsid w:val="00B76CA4"/>
    <w:rsid w:val="00B76D61"/>
    <w:rsid w:val="00B76DFC"/>
    <w:rsid w:val="00B76ED8"/>
    <w:rsid w:val="00B7712B"/>
    <w:rsid w:val="00B772DC"/>
    <w:rsid w:val="00B77300"/>
    <w:rsid w:val="00B774D9"/>
    <w:rsid w:val="00B774E4"/>
    <w:rsid w:val="00B7760B"/>
    <w:rsid w:val="00B777A5"/>
    <w:rsid w:val="00B77CC4"/>
    <w:rsid w:val="00B77EE2"/>
    <w:rsid w:val="00B801BF"/>
    <w:rsid w:val="00B8042F"/>
    <w:rsid w:val="00B807C2"/>
    <w:rsid w:val="00B808E2"/>
    <w:rsid w:val="00B80A4B"/>
    <w:rsid w:val="00B80FDE"/>
    <w:rsid w:val="00B810F2"/>
    <w:rsid w:val="00B8114D"/>
    <w:rsid w:val="00B81264"/>
    <w:rsid w:val="00B812D0"/>
    <w:rsid w:val="00B8163D"/>
    <w:rsid w:val="00B8168B"/>
    <w:rsid w:val="00B820E8"/>
    <w:rsid w:val="00B83AE4"/>
    <w:rsid w:val="00B83D73"/>
    <w:rsid w:val="00B842FB"/>
    <w:rsid w:val="00B84626"/>
    <w:rsid w:val="00B84808"/>
    <w:rsid w:val="00B84A44"/>
    <w:rsid w:val="00B84B6F"/>
    <w:rsid w:val="00B84ECA"/>
    <w:rsid w:val="00B8535A"/>
    <w:rsid w:val="00B857FE"/>
    <w:rsid w:val="00B8597D"/>
    <w:rsid w:val="00B859A9"/>
    <w:rsid w:val="00B859E7"/>
    <w:rsid w:val="00B859F7"/>
    <w:rsid w:val="00B85D46"/>
    <w:rsid w:val="00B860C7"/>
    <w:rsid w:val="00B86493"/>
    <w:rsid w:val="00B86669"/>
    <w:rsid w:val="00B86BD9"/>
    <w:rsid w:val="00B87149"/>
    <w:rsid w:val="00B872B4"/>
    <w:rsid w:val="00B874BB"/>
    <w:rsid w:val="00B874F4"/>
    <w:rsid w:val="00B87792"/>
    <w:rsid w:val="00B87958"/>
    <w:rsid w:val="00B87B01"/>
    <w:rsid w:val="00B9016F"/>
    <w:rsid w:val="00B901C5"/>
    <w:rsid w:val="00B90252"/>
    <w:rsid w:val="00B9035F"/>
    <w:rsid w:val="00B906EC"/>
    <w:rsid w:val="00B9090C"/>
    <w:rsid w:val="00B90EAB"/>
    <w:rsid w:val="00B91221"/>
    <w:rsid w:val="00B912B8"/>
    <w:rsid w:val="00B91319"/>
    <w:rsid w:val="00B91580"/>
    <w:rsid w:val="00B91A2E"/>
    <w:rsid w:val="00B91C51"/>
    <w:rsid w:val="00B91F27"/>
    <w:rsid w:val="00B924DD"/>
    <w:rsid w:val="00B9259E"/>
    <w:rsid w:val="00B926DB"/>
    <w:rsid w:val="00B92760"/>
    <w:rsid w:val="00B92A0C"/>
    <w:rsid w:val="00B92A14"/>
    <w:rsid w:val="00B92A64"/>
    <w:rsid w:val="00B92C37"/>
    <w:rsid w:val="00B92C82"/>
    <w:rsid w:val="00B92F21"/>
    <w:rsid w:val="00B9328D"/>
    <w:rsid w:val="00B9335B"/>
    <w:rsid w:val="00B93486"/>
    <w:rsid w:val="00B93678"/>
    <w:rsid w:val="00B936FD"/>
    <w:rsid w:val="00B93A80"/>
    <w:rsid w:val="00B93BD9"/>
    <w:rsid w:val="00B93EBF"/>
    <w:rsid w:val="00B941D7"/>
    <w:rsid w:val="00B941FC"/>
    <w:rsid w:val="00B949CB"/>
    <w:rsid w:val="00B94B0F"/>
    <w:rsid w:val="00B94B9C"/>
    <w:rsid w:val="00B94EBE"/>
    <w:rsid w:val="00B94ECA"/>
    <w:rsid w:val="00B94FEA"/>
    <w:rsid w:val="00B952D8"/>
    <w:rsid w:val="00B95A00"/>
    <w:rsid w:val="00B95B6D"/>
    <w:rsid w:val="00B95FBE"/>
    <w:rsid w:val="00B962E0"/>
    <w:rsid w:val="00B966F5"/>
    <w:rsid w:val="00B9689D"/>
    <w:rsid w:val="00B96B65"/>
    <w:rsid w:val="00B96EFE"/>
    <w:rsid w:val="00B96FC7"/>
    <w:rsid w:val="00B971DB"/>
    <w:rsid w:val="00B97312"/>
    <w:rsid w:val="00B9731F"/>
    <w:rsid w:val="00B977E3"/>
    <w:rsid w:val="00B97B70"/>
    <w:rsid w:val="00B97C6F"/>
    <w:rsid w:val="00BA006A"/>
    <w:rsid w:val="00BA00E7"/>
    <w:rsid w:val="00BA00F1"/>
    <w:rsid w:val="00BA02C4"/>
    <w:rsid w:val="00BA0339"/>
    <w:rsid w:val="00BA063B"/>
    <w:rsid w:val="00BA0D82"/>
    <w:rsid w:val="00BA1304"/>
    <w:rsid w:val="00BA14F7"/>
    <w:rsid w:val="00BA156E"/>
    <w:rsid w:val="00BA15F3"/>
    <w:rsid w:val="00BA1782"/>
    <w:rsid w:val="00BA1D1E"/>
    <w:rsid w:val="00BA2066"/>
    <w:rsid w:val="00BA2076"/>
    <w:rsid w:val="00BA21BA"/>
    <w:rsid w:val="00BA24F1"/>
    <w:rsid w:val="00BA27AA"/>
    <w:rsid w:val="00BA27B8"/>
    <w:rsid w:val="00BA2B55"/>
    <w:rsid w:val="00BA2B5F"/>
    <w:rsid w:val="00BA2C82"/>
    <w:rsid w:val="00BA2ED5"/>
    <w:rsid w:val="00BA3348"/>
    <w:rsid w:val="00BA3435"/>
    <w:rsid w:val="00BA3927"/>
    <w:rsid w:val="00BA3D26"/>
    <w:rsid w:val="00BA3E07"/>
    <w:rsid w:val="00BA4367"/>
    <w:rsid w:val="00BA45B7"/>
    <w:rsid w:val="00BA45FA"/>
    <w:rsid w:val="00BA4C39"/>
    <w:rsid w:val="00BA4D71"/>
    <w:rsid w:val="00BA4EE0"/>
    <w:rsid w:val="00BA4F1C"/>
    <w:rsid w:val="00BA4FA1"/>
    <w:rsid w:val="00BA50D7"/>
    <w:rsid w:val="00BA51C4"/>
    <w:rsid w:val="00BA51C9"/>
    <w:rsid w:val="00BA5499"/>
    <w:rsid w:val="00BA54C8"/>
    <w:rsid w:val="00BA54F9"/>
    <w:rsid w:val="00BA567A"/>
    <w:rsid w:val="00BA56F3"/>
    <w:rsid w:val="00BA5CE8"/>
    <w:rsid w:val="00BA64B6"/>
    <w:rsid w:val="00BA64C3"/>
    <w:rsid w:val="00BA692B"/>
    <w:rsid w:val="00BA699D"/>
    <w:rsid w:val="00BA69FF"/>
    <w:rsid w:val="00BA6A2C"/>
    <w:rsid w:val="00BA6BA3"/>
    <w:rsid w:val="00BA6BFC"/>
    <w:rsid w:val="00BA6DB5"/>
    <w:rsid w:val="00BA6E8D"/>
    <w:rsid w:val="00BA7267"/>
    <w:rsid w:val="00BA73B7"/>
    <w:rsid w:val="00BA7655"/>
    <w:rsid w:val="00BA76B5"/>
    <w:rsid w:val="00BA77BD"/>
    <w:rsid w:val="00BA7971"/>
    <w:rsid w:val="00BA7B8F"/>
    <w:rsid w:val="00BA7D4A"/>
    <w:rsid w:val="00BB09FA"/>
    <w:rsid w:val="00BB0BCE"/>
    <w:rsid w:val="00BB0D5E"/>
    <w:rsid w:val="00BB10A2"/>
    <w:rsid w:val="00BB1605"/>
    <w:rsid w:val="00BB16C1"/>
    <w:rsid w:val="00BB1B56"/>
    <w:rsid w:val="00BB1C94"/>
    <w:rsid w:val="00BB1F3C"/>
    <w:rsid w:val="00BB2292"/>
    <w:rsid w:val="00BB22F5"/>
    <w:rsid w:val="00BB2AFC"/>
    <w:rsid w:val="00BB2BDB"/>
    <w:rsid w:val="00BB2C4D"/>
    <w:rsid w:val="00BB2DE1"/>
    <w:rsid w:val="00BB3249"/>
    <w:rsid w:val="00BB33AD"/>
    <w:rsid w:val="00BB38B9"/>
    <w:rsid w:val="00BB39FF"/>
    <w:rsid w:val="00BB3F87"/>
    <w:rsid w:val="00BB4059"/>
    <w:rsid w:val="00BB456E"/>
    <w:rsid w:val="00BB45AF"/>
    <w:rsid w:val="00BB49A7"/>
    <w:rsid w:val="00BB50B7"/>
    <w:rsid w:val="00BB526D"/>
    <w:rsid w:val="00BB53B1"/>
    <w:rsid w:val="00BB5716"/>
    <w:rsid w:val="00BB5754"/>
    <w:rsid w:val="00BB5880"/>
    <w:rsid w:val="00BB5A8E"/>
    <w:rsid w:val="00BB604E"/>
    <w:rsid w:val="00BB6158"/>
    <w:rsid w:val="00BB6364"/>
    <w:rsid w:val="00BB6680"/>
    <w:rsid w:val="00BB6765"/>
    <w:rsid w:val="00BB6968"/>
    <w:rsid w:val="00BB6E36"/>
    <w:rsid w:val="00BB7477"/>
    <w:rsid w:val="00BB7946"/>
    <w:rsid w:val="00BB7980"/>
    <w:rsid w:val="00BB7AF3"/>
    <w:rsid w:val="00BB7C80"/>
    <w:rsid w:val="00BC00FE"/>
    <w:rsid w:val="00BC028B"/>
    <w:rsid w:val="00BC0564"/>
    <w:rsid w:val="00BC0A99"/>
    <w:rsid w:val="00BC0B36"/>
    <w:rsid w:val="00BC0C8F"/>
    <w:rsid w:val="00BC0D38"/>
    <w:rsid w:val="00BC1052"/>
    <w:rsid w:val="00BC11B1"/>
    <w:rsid w:val="00BC11B6"/>
    <w:rsid w:val="00BC13CA"/>
    <w:rsid w:val="00BC1462"/>
    <w:rsid w:val="00BC1BF9"/>
    <w:rsid w:val="00BC1ECD"/>
    <w:rsid w:val="00BC1F3B"/>
    <w:rsid w:val="00BC227D"/>
    <w:rsid w:val="00BC29E8"/>
    <w:rsid w:val="00BC2F33"/>
    <w:rsid w:val="00BC2FDD"/>
    <w:rsid w:val="00BC2FF1"/>
    <w:rsid w:val="00BC3327"/>
    <w:rsid w:val="00BC3405"/>
    <w:rsid w:val="00BC3B20"/>
    <w:rsid w:val="00BC44C4"/>
    <w:rsid w:val="00BC46AB"/>
    <w:rsid w:val="00BC4839"/>
    <w:rsid w:val="00BC4909"/>
    <w:rsid w:val="00BC4BD3"/>
    <w:rsid w:val="00BC5D9F"/>
    <w:rsid w:val="00BC6013"/>
    <w:rsid w:val="00BC6123"/>
    <w:rsid w:val="00BC6303"/>
    <w:rsid w:val="00BC709A"/>
    <w:rsid w:val="00BC73DF"/>
    <w:rsid w:val="00BC7893"/>
    <w:rsid w:val="00BC7BFA"/>
    <w:rsid w:val="00BC7D44"/>
    <w:rsid w:val="00BC7F76"/>
    <w:rsid w:val="00BD01D8"/>
    <w:rsid w:val="00BD0323"/>
    <w:rsid w:val="00BD0DA2"/>
    <w:rsid w:val="00BD0F74"/>
    <w:rsid w:val="00BD1300"/>
    <w:rsid w:val="00BD1344"/>
    <w:rsid w:val="00BD1370"/>
    <w:rsid w:val="00BD1607"/>
    <w:rsid w:val="00BD199C"/>
    <w:rsid w:val="00BD1E4D"/>
    <w:rsid w:val="00BD1FA1"/>
    <w:rsid w:val="00BD26C4"/>
    <w:rsid w:val="00BD2748"/>
    <w:rsid w:val="00BD29AC"/>
    <w:rsid w:val="00BD2B96"/>
    <w:rsid w:val="00BD307D"/>
    <w:rsid w:val="00BD3402"/>
    <w:rsid w:val="00BD3867"/>
    <w:rsid w:val="00BD395F"/>
    <w:rsid w:val="00BD3A0A"/>
    <w:rsid w:val="00BD3A45"/>
    <w:rsid w:val="00BD3DD2"/>
    <w:rsid w:val="00BD3FA4"/>
    <w:rsid w:val="00BD42B9"/>
    <w:rsid w:val="00BD43CB"/>
    <w:rsid w:val="00BD47F9"/>
    <w:rsid w:val="00BD49D6"/>
    <w:rsid w:val="00BD4A8F"/>
    <w:rsid w:val="00BD4BC3"/>
    <w:rsid w:val="00BD4E48"/>
    <w:rsid w:val="00BD54BF"/>
    <w:rsid w:val="00BD5521"/>
    <w:rsid w:val="00BD593F"/>
    <w:rsid w:val="00BD59ED"/>
    <w:rsid w:val="00BD5AD6"/>
    <w:rsid w:val="00BD5BBB"/>
    <w:rsid w:val="00BD5D6C"/>
    <w:rsid w:val="00BD5F2A"/>
    <w:rsid w:val="00BD5FC9"/>
    <w:rsid w:val="00BD620B"/>
    <w:rsid w:val="00BD669F"/>
    <w:rsid w:val="00BD6907"/>
    <w:rsid w:val="00BD6FE8"/>
    <w:rsid w:val="00BD7345"/>
    <w:rsid w:val="00BD73C6"/>
    <w:rsid w:val="00BD7B02"/>
    <w:rsid w:val="00BD7D2D"/>
    <w:rsid w:val="00BD7D78"/>
    <w:rsid w:val="00BE00D1"/>
    <w:rsid w:val="00BE01CD"/>
    <w:rsid w:val="00BE05A9"/>
    <w:rsid w:val="00BE0A45"/>
    <w:rsid w:val="00BE11E2"/>
    <w:rsid w:val="00BE1223"/>
    <w:rsid w:val="00BE13A9"/>
    <w:rsid w:val="00BE140E"/>
    <w:rsid w:val="00BE1794"/>
    <w:rsid w:val="00BE17C0"/>
    <w:rsid w:val="00BE1904"/>
    <w:rsid w:val="00BE1E47"/>
    <w:rsid w:val="00BE20EB"/>
    <w:rsid w:val="00BE2342"/>
    <w:rsid w:val="00BE241F"/>
    <w:rsid w:val="00BE246E"/>
    <w:rsid w:val="00BE2479"/>
    <w:rsid w:val="00BE250D"/>
    <w:rsid w:val="00BE265D"/>
    <w:rsid w:val="00BE2C8A"/>
    <w:rsid w:val="00BE2EF6"/>
    <w:rsid w:val="00BE300A"/>
    <w:rsid w:val="00BE351B"/>
    <w:rsid w:val="00BE35AD"/>
    <w:rsid w:val="00BE35FE"/>
    <w:rsid w:val="00BE3777"/>
    <w:rsid w:val="00BE3864"/>
    <w:rsid w:val="00BE39D2"/>
    <w:rsid w:val="00BE3C06"/>
    <w:rsid w:val="00BE3DC0"/>
    <w:rsid w:val="00BE407E"/>
    <w:rsid w:val="00BE46A3"/>
    <w:rsid w:val="00BE48B0"/>
    <w:rsid w:val="00BE4995"/>
    <w:rsid w:val="00BE4D83"/>
    <w:rsid w:val="00BE509B"/>
    <w:rsid w:val="00BE50A4"/>
    <w:rsid w:val="00BE5182"/>
    <w:rsid w:val="00BE53BA"/>
    <w:rsid w:val="00BE53BF"/>
    <w:rsid w:val="00BE56B5"/>
    <w:rsid w:val="00BE5DA6"/>
    <w:rsid w:val="00BE5DDF"/>
    <w:rsid w:val="00BE5E9B"/>
    <w:rsid w:val="00BE60E0"/>
    <w:rsid w:val="00BE612C"/>
    <w:rsid w:val="00BE6241"/>
    <w:rsid w:val="00BE6455"/>
    <w:rsid w:val="00BE669A"/>
    <w:rsid w:val="00BE6D5B"/>
    <w:rsid w:val="00BE6E10"/>
    <w:rsid w:val="00BE71E5"/>
    <w:rsid w:val="00BE742B"/>
    <w:rsid w:val="00BE75D4"/>
    <w:rsid w:val="00BE7784"/>
    <w:rsid w:val="00BE7E3D"/>
    <w:rsid w:val="00BE7E9D"/>
    <w:rsid w:val="00BF0010"/>
    <w:rsid w:val="00BF02DF"/>
    <w:rsid w:val="00BF066B"/>
    <w:rsid w:val="00BF06E6"/>
    <w:rsid w:val="00BF08D5"/>
    <w:rsid w:val="00BF097D"/>
    <w:rsid w:val="00BF09FB"/>
    <w:rsid w:val="00BF0A0A"/>
    <w:rsid w:val="00BF0EB8"/>
    <w:rsid w:val="00BF0FDB"/>
    <w:rsid w:val="00BF1266"/>
    <w:rsid w:val="00BF14BB"/>
    <w:rsid w:val="00BF1806"/>
    <w:rsid w:val="00BF1C83"/>
    <w:rsid w:val="00BF1D46"/>
    <w:rsid w:val="00BF1EA0"/>
    <w:rsid w:val="00BF1EEF"/>
    <w:rsid w:val="00BF2263"/>
    <w:rsid w:val="00BF237A"/>
    <w:rsid w:val="00BF23A7"/>
    <w:rsid w:val="00BF2497"/>
    <w:rsid w:val="00BF282C"/>
    <w:rsid w:val="00BF2C1F"/>
    <w:rsid w:val="00BF2C37"/>
    <w:rsid w:val="00BF2E69"/>
    <w:rsid w:val="00BF2EBB"/>
    <w:rsid w:val="00BF3134"/>
    <w:rsid w:val="00BF32E5"/>
    <w:rsid w:val="00BF332B"/>
    <w:rsid w:val="00BF380D"/>
    <w:rsid w:val="00BF386A"/>
    <w:rsid w:val="00BF3D98"/>
    <w:rsid w:val="00BF4045"/>
    <w:rsid w:val="00BF4537"/>
    <w:rsid w:val="00BF4827"/>
    <w:rsid w:val="00BF4991"/>
    <w:rsid w:val="00BF49D2"/>
    <w:rsid w:val="00BF4D13"/>
    <w:rsid w:val="00BF4EAA"/>
    <w:rsid w:val="00BF510A"/>
    <w:rsid w:val="00BF5111"/>
    <w:rsid w:val="00BF56E4"/>
    <w:rsid w:val="00BF581D"/>
    <w:rsid w:val="00BF58B3"/>
    <w:rsid w:val="00BF5942"/>
    <w:rsid w:val="00BF5DD6"/>
    <w:rsid w:val="00BF5E09"/>
    <w:rsid w:val="00BF6040"/>
    <w:rsid w:val="00BF6141"/>
    <w:rsid w:val="00BF63BB"/>
    <w:rsid w:val="00BF65A0"/>
    <w:rsid w:val="00BF6BF5"/>
    <w:rsid w:val="00BF6CB8"/>
    <w:rsid w:val="00BF7246"/>
    <w:rsid w:val="00BF734E"/>
    <w:rsid w:val="00BF7536"/>
    <w:rsid w:val="00BF7829"/>
    <w:rsid w:val="00BF7B54"/>
    <w:rsid w:val="00BF7C21"/>
    <w:rsid w:val="00BF7CDA"/>
    <w:rsid w:val="00BF7D72"/>
    <w:rsid w:val="00BF7F9E"/>
    <w:rsid w:val="00C00726"/>
    <w:rsid w:val="00C00952"/>
    <w:rsid w:val="00C009A6"/>
    <w:rsid w:val="00C00ACC"/>
    <w:rsid w:val="00C00D59"/>
    <w:rsid w:val="00C00EE2"/>
    <w:rsid w:val="00C0108E"/>
    <w:rsid w:val="00C016B3"/>
    <w:rsid w:val="00C01BA3"/>
    <w:rsid w:val="00C01BE8"/>
    <w:rsid w:val="00C02091"/>
    <w:rsid w:val="00C02883"/>
    <w:rsid w:val="00C02B72"/>
    <w:rsid w:val="00C02E92"/>
    <w:rsid w:val="00C030DC"/>
    <w:rsid w:val="00C034BE"/>
    <w:rsid w:val="00C03D54"/>
    <w:rsid w:val="00C03F6A"/>
    <w:rsid w:val="00C03FDA"/>
    <w:rsid w:val="00C04330"/>
    <w:rsid w:val="00C04333"/>
    <w:rsid w:val="00C045C5"/>
    <w:rsid w:val="00C045E5"/>
    <w:rsid w:val="00C046F9"/>
    <w:rsid w:val="00C04779"/>
    <w:rsid w:val="00C047E8"/>
    <w:rsid w:val="00C048E6"/>
    <w:rsid w:val="00C04985"/>
    <w:rsid w:val="00C04A78"/>
    <w:rsid w:val="00C04BA2"/>
    <w:rsid w:val="00C04D30"/>
    <w:rsid w:val="00C04E06"/>
    <w:rsid w:val="00C05335"/>
    <w:rsid w:val="00C056DE"/>
    <w:rsid w:val="00C0584E"/>
    <w:rsid w:val="00C059E5"/>
    <w:rsid w:val="00C06330"/>
    <w:rsid w:val="00C065DD"/>
    <w:rsid w:val="00C06C41"/>
    <w:rsid w:val="00C06C74"/>
    <w:rsid w:val="00C06CCA"/>
    <w:rsid w:val="00C07418"/>
    <w:rsid w:val="00C074C4"/>
    <w:rsid w:val="00C075DD"/>
    <w:rsid w:val="00C07618"/>
    <w:rsid w:val="00C0774B"/>
    <w:rsid w:val="00C07767"/>
    <w:rsid w:val="00C079BF"/>
    <w:rsid w:val="00C07A1B"/>
    <w:rsid w:val="00C07A26"/>
    <w:rsid w:val="00C07EBE"/>
    <w:rsid w:val="00C07FFE"/>
    <w:rsid w:val="00C10487"/>
    <w:rsid w:val="00C104A9"/>
    <w:rsid w:val="00C108AB"/>
    <w:rsid w:val="00C10C3C"/>
    <w:rsid w:val="00C10CB4"/>
    <w:rsid w:val="00C111CD"/>
    <w:rsid w:val="00C11856"/>
    <w:rsid w:val="00C119BE"/>
    <w:rsid w:val="00C11AFA"/>
    <w:rsid w:val="00C11D69"/>
    <w:rsid w:val="00C12049"/>
    <w:rsid w:val="00C12254"/>
    <w:rsid w:val="00C12483"/>
    <w:rsid w:val="00C129AC"/>
    <w:rsid w:val="00C12B0C"/>
    <w:rsid w:val="00C12C06"/>
    <w:rsid w:val="00C12FA0"/>
    <w:rsid w:val="00C13089"/>
    <w:rsid w:val="00C131B2"/>
    <w:rsid w:val="00C131C2"/>
    <w:rsid w:val="00C13644"/>
    <w:rsid w:val="00C138CB"/>
    <w:rsid w:val="00C13AF9"/>
    <w:rsid w:val="00C14998"/>
    <w:rsid w:val="00C14E2B"/>
    <w:rsid w:val="00C14F1F"/>
    <w:rsid w:val="00C14F9D"/>
    <w:rsid w:val="00C1504E"/>
    <w:rsid w:val="00C157DA"/>
    <w:rsid w:val="00C15B89"/>
    <w:rsid w:val="00C15C46"/>
    <w:rsid w:val="00C15F96"/>
    <w:rsid w:val="00C165C3"/>
    <w:rsid w:val="00C1669A"/>
    <w:rsid w:val="00C16894"/>
    <w:rsid w:val="00C16B0A"/>
    <w:rsid w:val="00C16C40"/>
    <w:rsid w:val="00C16E61"/>
    <w:rsid w:val="00C172B6"/>
    <w:rsid w:val="00C17304"/>
    <w:rsid w:val="00C1752D"/>
    <w:rsid w:val="00C17983"/>
    <w:rsid w:val="00C17A41"/>
    <w:rsid w:val="00C2048A"/>
    <w:rsid w:val="00C2065E"/>
    <w:rsid w:val="00C21334"/>
    <w:rsid w:val="00C2141E"/>
    <w:rsid w:val="00C214CA"/>
    <w:rsid w:val="00C21559"/>
    <w:rsid w:val="00C21871"/>
    <w:rsid w:val="00C2187B"/>
    <w:rsid w:val="00C21D4E"/>
    <w:rsid w:val="00C21F72"/>
    <w:rsid w:val="00C221C0"/>
    <w:rsid w:val="00C2222A"/>
    <w:rsid w:val="00C22BC6"/>
    <w:rsid w:val="00C22E01"/>
    <w:rsid w:val="00C22E0E"/>
    <w:rsid w:val="00C22E35"/>
    <w:rsid w:val="00C231BF"/>
    <w:rsid w:val="00C2354A"/>
    <w:rsid w:val="00C2381C"/>
    <w:rsid w:val="00C2382A"/>
    <w:rsid w:val="00C239CD"/>
    <w:rsid w:val="00C23EC6"/>
    <w:rsid w:val="00C23EEC"/>
    <w:rsid w:val="00C241A4"/>
    <w:rsid w:val="00C244FD"/>
    <w:rsid w:val="00C247BE"/>
    <w:rsid w:val="00C2489E"/>
    <w:rsid w:val="00C248E2"/>
    <w:rsid w:val="00C24B45"/>
    <w:rsid w:val="00C24C15"/>
    <w:rsid w:val="00C25BC8"/>
    <w:rsid w:val="00C2663C"/>
    <w:rsid w:val="00C2666D"/>
    <w:rsid w:val="00C267B2"/>
    <w:rsid w:val="00C26B73"/>
    <w:rsid w:val="00C26C9E"/>
    <w:rsid w:val="00C26D3B"/>
    <w:rsid w:val="00C26E27"/>
    <w:rsid w:val="00C26E87"/>
    <w:rsid w:val="00C26FDF"/>
    <w:rsid w:val="00C2708A"/>
    <w:rsid w:val="00C27175"/>
    <w:rsid w:val="00C27AD9"/>
    <w:rsid w:val="00C27D6D"/>
    <w:rsid w:val="00C27DEA"/>
    <w:rsid w:val="00C27E42"/>
    <w:rsid w:val="00C30130"/>
    <w:rsid w:val="00C308FF"/>
    <w:rsid w:val="00C30D1B"/>
    <w:rsid w:val="00C30EEB"/>
    <w:rsid w:val="00C30F6B"/>
    <w:rsid w:val="00C31512"/>
    <w:rsid w:val="00C31710"/>
    <w:rsid w:val="00C3177B"/>
    <w:rsid w:val="00C31897"/>
    <w:rsid w:val="00C318D2"/>
    <w:rsid w:val="00C31A29"/>
    <w:rsid w:val="00C31BE3"/>
    <w:rsid w:val="00C31CB3"/>
    <w:rsid w:val="00C31CBC"/>
    <w:rsid w:val="00C31DB1"/>
    <w:rsid w:val="00C31E1D"/>
    <w:rsid w:val="00C31F62"/>
    <w:rsid w:val="00C324A0"/>
    <w:rsid w:val="00C324C6"/>
    <w:rsid w:val="00C32585"/>
    <w:rsid w:val="00C32664"/>
    <w:rsid w:val="00C3266E"/>
    <w:rsid w:val="00C32922"/>
    <w:rsid w:val="00C32C2F"/>
    <w:rsid w:val="00C32CD1"/>
    <w:rsid w:val="00C32D7F"/>
    <w:rsid w:val="00C3340B"/>
    <w:rsid w:val="00C339C1"/>
    <w:rsid w:val="00C33AFD"/>
    <w:rsid w:val="00C33C01"/>
    <w:rsid w:val="00C33D14"/>
    <w:rsid w:val="00C34032"/>
    <w:rsid w:val="00C349D3"/>
    <w:rsid w:val="00C34CF0"/>
    <w:rsid w:val="00C34D57"/>
    <w:rsid w:val="00C34E9D"/>
    <w:rsid w:val="00C34F79"/>
    <w:rsid w:val="00C3515B"/>
    <w:rsid w:val="00C35344"/>
    <w:rsid w:val="00C354FE"/>
    <w:rsid w:val="00C3556F"/>
    <w:rsid w:val="00C35AFA"/>
    <w:rsid w:val="00C35B96"/>
    <w:rsid w:val="00C35F39"/>
    <w:rsid w:val="00C361C3"/>
    <w:rsid w:val="00C363B2"/>
    <w:rsid w:val="00C36CED"/>
    <w:rsid w:val="00C370DD"/>
    <w:rsid w:val="00C37370"/>
    <w:rsid w:val="00C374CC"/>
    <w:rsid w:val="00C374E3"/>
    <w:rsid w:val="00C3763C"/>
    <w:rsid w:val="00C378CF"/>
    <w:rsid w:val="00C37A54"/>
    <w:rsid w:val="00C400B1"/>
    <w:rsid w:val="00C401FD"/>
    <w:rsid w:val="00C4029E"/>
    <w:rsid w:val="00C404F6"/>
    <w:rsid w:val="00C4078B"/>
    <w:rsid w:val="00C40B42"/>
    <w:rsid w:val="00C40DA7"/>
    <w:rsid w:val="00C41378"/>
    <w:rsid w:val="00C4167D"/>
    <w:rsid w:val="00C4191A"/>
    <w:rsid w:val="00C41C8D"/>
    <w:rsid w:val="00C41F39"/>
    <w:rsid w:val="00C4228F"/>
    <w:rsid w:val="00C42AB1"/>
    <w:rsid w:val="00C42EA6"/>
    <w:rsid w:val="00C42ED4"/>
    <w:rsid w:val="00C4304E"/>
    <w:rsid w:val="00C430F6"/>
    <w:rsid w:val="00C4339B"/>
    <w:rsid w:val="00C43597"/>
    <w:rsid w:val="00C435AF"/>
    <w:rsid w:val="00C4373B"/>
    <w:rsid w:val="00C438DD"/>
    <w:rsid w:val="00C43F9F"/>
    <w:rsid w:val="00C43FCB"/>
    <w:rsid w:val="00C44226"/>
    <w:rsid w:val="00C4441A"/>
    <w:rsid w:val="00C44913"/>
    <w:rsid w:val="00C44D0D"/>
    <w:rsid w:val="00C44D10"/>
    <w:rsid w:val="00C44D69"/>
    <w:rsid w:val="00C44E29"/>
    <w:rsid w:val="00C44EB4"/>
    <w:rsid w:val="00C451AB"/>
    <w:rsid w:val="00C45426"/>
    <w:rsid w:val="00C45A3F"/>
    <w:rsid w:val="00C45BF9"/>
    <w:rsid w:val="00C45CF3"/>
    <w:rsid w:val="00C461AF"/>
    <w:rsid w:val="00C463B9"/>
    <w:rsid w:val="00C46940"/>
    <w:rsid w:val="00C46D0F"/>
    <w:rsid w:val="00C46E85"/>
    <w:rsid w:val="00C470DC"/>
    <w:rsid w:val="00C47394"/>
    <w:rsid w:val="00C47C12"/>
    <w:rsid w:val="00C47DA0"/>
    <w:rsid w:val="00C47E80"/>
    <w:rsid w:val="00C47F54"/>
    <w:rsid w:val="00C47FCB"/>
    <w:rsid w:val="00C5003A"/>
    <w:rsid w:val="00C504B9"/>
    <w:rsid w:val="00C508AD"/>
    <w:rsid w:val="00C50A0C"/>
    <w:rsid w:val="00C50B3C"/>
    <w:rsid w:val="00C518CA"/>
    <w:rsid w:val="00C519FB"/>
    <w:rsid w:val="00C51AD0"/>
    <w:rsid w:val="00C51CD8"/>
    <w:rsid w:val="00C521FB"/>
    <w:rsid w:val="00C52442"/>
    <w:rsid w:val="00C5276D"/>
    <w:rsid w:val="00C52A2A"/>
    <w:rsid w:val="00C52B29"/>
    <w:rsid w:val="00C52C97"/>
    <w:rsid w:val="00C52DE1"/>
    <w:rsid w:val="00C53261"/>
    <w:rsid w:val="00C53D7E"/>
    <w:rsid w:val="00C53E08"/>
    <w:rsid w:val="00C542B1"/>
    <w:rsid w:val="00C54385"/>
    <w:rsid w:val="00C543D3"/>
    <w:rsid w:val="00C544CE"/>
    <w:rsid w:val="00C5465F"/>
    <w:rsid w:val="00C54B1C"/>
    <w:rsid w:val="00C55115"/>
    <w:rsid w:val="00C5549D"/>
    <w:rsid w:val="00C55620"/>
    <w:rsid w:val="00C55747"/>
    <w:rsid w:val="00C559C6"/>
    <w:rsid w:val="00C55A10"/>
    <w:rsid w:val="00C55DA4"/>
    <w:rsid w:val="00C560AA"/>
    <w:rsid w:val="00C56325"/>
    <w:rsid w:val="00C56613"/>
    <w:rsid w:val="00C5675C"/>
    <w:rsid w:val="00C56AAD"/>
    <w:rsid w:val="00C56CB5"/>
    <w:rsid w:val="00C56DFD"/>
    <w:rsid w:val="00C56F9D"/>
    <w:rsid w:val="00C56FA9"/>
    <w:rsid w:val="00C5704D"/>
    <w:rsid w:val="00C570DC"/>
    <w:rsid w:val="00C570F4"/>
    <w:rsid w:val="00C574B6"/>
    <w:rsid w:val="00C574D3"/>
    <w:rsid w:val="00C57611"/>
    <w:rsid w:val="00C57CA0"/>
    <w:rsid w:val="00C6013F"/>
    <w:rsid w:val="00C6039B"/>
    <w:rsid w:val="00C6054C"/>
    <w:rsid w:val="00C6073D"/>
    <w:rsid w:val="00C607B4"/>
    <w:rsid w:val="00C6086B"/>
    <w:rsid w:val="00C60BAC"/>
    <w:rsid w:val="00C60BC7"/>
    <w:rsid w:val="00C60CA9"/>
    <w:rsid w:val="00C60FB9"/>
    <w:rsid w:val="00C6108E"/>
    <w:rsid w:val="00C61208"/>
    <w:rsid w:val="00C61428"/>
    <w:rsid w:val="00C6146C"/>
    <w:rsid w:val="00C614B5"/>
    <w:rsid w:val="00C61542"/>
    <w:rsid w:val="00C616AB"/>
    <w:rsid w:val="00C61C1B"/>
    <w:rsid w:val="00C61C99"/>
    <w:rsid w:val="00C61E75"/>
    <w:rsid w:val="00C6221E"/>
    <w:rsid w:val="00C62306"/>
    <w:rsid w:val="00C626D1"/>
    <w:rsid w:val="00C62851"/>
    <w:rsid w:val="00C629A6"/>
    <w:rsid w:val="00C629D6"/>
    <w:rsid w:val="00C63031"/>
    <w:rsid w:val="00C631EA"/>
    <w:rsid w:val="00C63225"/>
    <w:rsid w:val="00C63754"/>
    <w:rsid w:val="00C63996"/>
    <w:rsid w:val="00C63B38"/>
    <w:rsid w:val="00C63CD3"/>
    <w:rsid w:val="00C63DE5"/>
    <w:rsid w:val="00C63FE8"/>
    <w:rsid w:val="00C64630"/>
    <w:rsid w:val="00C6466D"/>
    <w:rsid w:val="00C64AF4"/>
    <w:rsid w:val="00C64FAD"/>
    <w:rsid w:val="00C6512B"/>
    <w:rsid w:val="00C652AB"/>
    <w:rsid w:val="00C65562"/>
    <w:rsid w:val="00C65567"/>
    <w:rsid w:val="00C6584D"/>
    <w:rsid w:val="00C65C80"/>
    <w:rsid w:val="00C65E13"/>
    <w:rsid w:val="00C667C2"/>
    <w:rsid w:val="00C66A23"/>
    <w:rsid w:val="00C66CFE"/>
    <w:rsid w:val="00C66DC0"/>
    <w:rsid w:val="00C67328"/>
    <w:rsid w:val="00C67677"/>
    <w:rsid w:val="00C676AF"/>
    <w:rsid w:val="00C67B43"/>
    <w:rsid w:val="00C67C19"/>
    <w:rsid w:val="00C67C21"/>
    <w:rsid w:val="00C70019"/>
    <w:rsid w:val="00C702E0"/>
    <w:rsid w:val="00C704AB"/>
    <w:rsid w:val="00C70802"/>
    <w:rsid w:val="00C70A3A"/>
    <w:rsid w:val="00C70B2D"/>
    <w:rsid w:val="00C70E0F"/>
    <w:rsid w:val="00C7114A"/>
    <w:rsid w:val="00C71282"/>
    <w:rsid w:val="00C71386"/>
    <w:rsid w:val="00C71537"/>
    <w:rsid w:val="00C71C13"/>
    <w:rsid w:val="00C71D7C"/>
    <w:rsid w:val="00C721B1"/>
    <w:rsid w:val="00C7298F"/>
    <w:rsid w:val="00C73022"/>
    <w:rsid w:val="00C73120"/>
    <w:rsid w:val="00C7319C"/>
    <w:rsid w:val="00C731DD"/>
    <w:rsid w:val="00C732BD"/>
    <w:rsid w:val="00C73424"/>
    <w:rsid w:val="00C7352F"/>
    <w:rsid w:val="00C73726"/>
    <w:rsid w:val="00C737E6"/>
    <w:rsid w:val="00C739BD"/>
    <w:rsid w:val="00C73BDF"/>
    <w:rsid w:val="00C74560"/>
    <w:rsid w:val="00C746B9"/>
    <w:rsid w:val="00C74AB4"/>
    <w:rsid w:val="00C74BE6"/>
    <w:rsid w:val="00C74D28"/>
    <w:rsid w:val="00C74E08"/>
    <w:rsid w:val="00C74E1A"/>
    <w:rsid w:val="00C75026"/>
    <w:rsid w:val="00C753D6"/>
    <w:rsid w:val="00C753FB"/>
    <w:rsid w:val="00C756AF"/>
    <w:rsid w:val="00C75AC6"/>
    <w:rsid w:val="00C75C91"/>
    <w:rsid w:val="00C75E3C"/>
    <w:rsid w:val="00C75FB1"/>
    <w:rsid w:val="00C7607D"/>
    <w:rsid w:val="00C7664F"/>
    <w:rsid w:val="00C767D0"/>
    <w:rsid w:val="00C76857"/>
    <w:rsid w:val="00C76CBD"/>
    <w:rsid w:val="00C76D6C"/>
    <w:rsid w:val="00C76E5C"/>
    <w:rsid w:val="00C76EC4"/>
    <w:rsid w:val="00C76F84"/>
    <w:rsid w:val="00C770CA"/>
    <w:rsid w:val="00C77339"/>
    <w:rsid w:val="00C7750A"/>
    <w:rsid w:val="00C7759C"/>
    <w:rsid w:val="00C7769F"/>
    <w:rsid w:val="00C779F9"/>
    <w:rsid w:val="00C77C8A"/>
    <w:rsid w:val="00C77D16"/>
    <w:rsid w:val="00C77FFE"/>
    <w:rsid w:val="00C803FA"/>
    <w:rsid w:val="00C804A5"/>
    <w:rsid w:val="00C805C5"/>
    <w:rsid w:val="00C80738"/>
    <w:rsid w:val="00C80A42"/>
    <w:rsid w:val="00C80DD4"/>
    <w:rsid w:val="00C8103D"/>
    <w:rsid w:val="00C812A5"/>
    <w:rsid w:val="00C814F9"/>
    <w:rsid w:val="00C815C1"/>
    <w:rsid w:val="00C8176D"/>
    <w:rsid w:val="00C81CD9"/>
    <w:rsid w:val="00C81F65"/>
    <w:rsid w:val="00C82006"/>
    <w:rsid w:val="00C82667"/>
    <w:rsid w:val="00C83137"/>
    <w:rsid w:val="00C8322C"/>
    <w:rsid w:val="00C83499"/>
    <w:rsid w:val="00C83730"/>
    <w:rsid w:val="00C8396F"/>
    <w:rsid w:val="00C83D96"/>
    <w:rsid w:val="00C83D99"/>
    <w:rsid w:val="00C8415B"/>
    <w:rsid w:val="00C84264"/>
    <w:rsid w:val="00C84425"/>
    <w:rsid w:val="00C84564"/>
    <w:rsid w:val="00C84655"/>
    <w:rsid w:val="00C846F0"/>
    <w:rsid w:val="00C84926"/>
    <w:rsid w:val="00C84961"/>
    <w:rsid w:val="00C84ABB"/>
    <w:rsid w:val="00C84F91"/>
    <w:rsid w:val="00C852DB"/>
    <w:rsid w:val="00C856C3"/>
    <w:rsid w:val="00C85803"/>
    <w:rsid w:val="00C8594A"/>
    <w:rsid w:val="00C8598C"/>
    <w:rsid w:val="00C85B72"/>
    <w:rsid w:val="00C85BA3"/>
    <w:rsid w:val="00C85D1C"/>
    <w:rsid w:val="00C85E37"/>
    <w:rsid w:val="00C8617C"/>
    <w:rsid w:val="00C86183"/>
    <w:rsid w:val="00C863B2"/>
    <w:rsid w:val="00C86504"/>
    <w:rsid w:val="00C869DA"/>
    <w:rsid w:val="00C86A66"/>
    <w:rsid w:val="00C86B8D"/>
    <w:rsid w:val="00C86E63"/>
    <w:rsid w:val="00C86EAA"/>
    <w:rsid w:val="00C86F23"/>
    <w:rsid w:val="00C86F82"/>
    <w:rsid w:val="00C870CD"/>
    <w:rsid w:val="00C87223"/>
    <w:rsid w:val="00C87233"/>
    <w:rsid w:val="00C872D2"/>
    <w:rsid w:val="00C8734F"/>
    <w:rsid w:val="00C879EC"/>
    <w:rsid w:val="00C87EA9"/>
    <w:rsid w:val="00C900C8"/>
    <w:rsid w:val="00C90507"/>
    <w:rsid w:val="00C908AD"/>
    <w:rsid w:val="00C90A0F"/>
    <w:rsid w:val="00C90BE4"/>
    <w:rsid w:val="00C90FFC"/>
    <w:rsid w:val="00C91325"/>
    <w:rsid w:val="00C9153D"/>
    <w:rsid w:val="00C91A4D"/>
    <w:rsid w:val="00C91CD4"/>
    <w:rsid w:val="00C91DD8"/>
    <w:rsid w:val="00C923D6"/>
    <w:rsid w:val="00C929A4"/>
    <w:rsid w:val="00C92B41"/>
    <w:rsid w:val="00C92CD6"/>
    <w:rsid w:val="00C92F0B"/>
    <w:rsid w:val="00C93144"/>
    <w:rsid w:val="00C9337A"/>
    <w:rsid w:val="00C93672"/>
    <w:rsid w:val="00C939C2"/>
    <w:rsid w:val="00C93C4E"/>
    <w:rsid w:val="00C93E39"/>
    <w:rsid w:val="00C93F52"/>
    <w:rsid w:val="00C93F6A"/>
    <w:rsid w:val="00C940F0"/>
    <w:rsid w:val="00C94408"/>
    <w:rsid w:val="00C945E2"/>
    <w:rsid w:val="00C9479B"/>
    <w:rsid w:val="00C949FA"/>
    <w:rsid w:val="00C94B42"/>
    <w:rsid w:val="00C94DCB"/>
    <w:rsid w:val="00C94F3D"/>
    <w:rsid w:val="00C94F5F"/>
    <w:rsid w:val="00C95142"/>
    <w:rsid w:val="00C952A5"/>
    <w:rsid w:val="00C95B39"/>
    <w:rsid w:val="00C95C50"/>
    <w:rsid w:val="00C95D3F"/>
    <w:rsid w:val="00C95DF9"/>
    <w:rsid w:val="00C96028"/>
    <w:rsid w:val="00C9603A"/>
    <w:rsid w:val="00C9609D"/>
    <w:rsid w:val="00C961A6"/>
    <w:rsid w:val="00C9628F"/>
    <w:rsid w:val="00C96327"/>
    <w:rsid w:val="00C9633F"/>
    <w:rsid w:val="00C965E3"/>
    <w:rsid w:val="00C96960"/>
    <w:rsid w:val="00C96978"/>
    <w:rsid w:val="00C96A2C"/>
    <w:rsid w:val="00C96ADB"/>
    <w:rsid w:val="00C96D75"/>
    <w:rsid w:val="00C96D8B"/>
    <w:rsid w:val="00C96FAA"/>
    <w:rsid w:val="00CA044A"/>
    <w:rsid w:val="00CA057E"/>
    <w:rsid w:val="00CA0893"/>
    <w:rsid w:val="00CA09AB"/>
    <w:rsid w:val="00CA0D0C"/>
    <w:rsid w:val="00CA0E01"/>
    <w:rsid w:val="00CA0FAF"/>
    <w:rsid w:val="00CA1488"/>
    <w:rsid w:val="00CA1495"/>
    <w:rsid w:val="00CA149E"/>
    <w:rsid w:val="00CA14BA"/>
    <w:rsid w:val="00CA23E2"/>
    <w:rsid w:val="00CA24E7"/>
    <w:rsid w:val="00CA285B"/>
    <w:rsid w:val="00CA2A9C"/>
    <w:rsid w:val="00CA2DDA"/>
    <w:rsid w:val="00CA2FD3"/>
    <w:rsid w:val="00CA3287"/>
    <w:rsid w:val="00CA3690"/>
    <w:rsid w:val="00CA36BA"/>
    <w:rsid w:val="00CA3720"/>
    <w:rsid w:val="00CA3B21"/>
    <w:rsid w:val="00CA3F2A"/>
    <w:rsid w:val="00CA4190"/>
    <w:rsid w:val="00CA4852"/>
    <w:rsid w:val="00CA48B7"/>
    <w:rsid w:val="00CA4AB1"/>
    <w:rsid w:val="00CA4B2F"/>
    <w:rsid w:val="00CA4DEB"/>
    <w:rsid w:val="00CA4F58"/>
    <w:rsid w:val="00CA5117"/>
    <w:rsid w:val="00CA58DF"/>
    <w:rsid w:val="00CA5979"/>
    <w:rsid w:val="00CA59BF"/>
    <w:rsid w:val="00CA5E51"/>
    <w:rsid w:val="00CA6220"/>
    <w:rsid w:val="00CA64BD"/>
    <w:rsid w:val="00CA6551"/>
    <w:rsid w:val="00CA67B5"/>
    <w:rsid w:val="00CA69DD"/>
    <w:rsid w:val="00CA6AF7"/>
    <w:rsid w:val="00CA6CE6"/>
    <w:rsid w:val="00CA6D86"/>
    <w:rsid w:val="00CA724F"/>
    <w:rsid w:val="00CA72CC"/>
    <w:rsid w:val="00CA74EE"/>
    <w:rsid w:val="00CA7630"/>
    <w:rsid w:val="00CA7851"/>
    <w:rsid w:val="00CA790C"/>
    <w:rsid w:val="00CA7A42"/>
    <w:rsid w:val="00CA7A5B"/>
    <w:rsid w:val="00CB0254"/>
    <w:rsid w:val="00CB029D"/>
    <w:rsid w:val="00CB05C3"/>
    <w:rsid w:val="00CB0AB5"/>
    <w:rsid w:val="00CB0B41"/>
    <w:rsid w:val="00CB1033"/>
    <w:rsid w:val="00CB12A2"/>
    <w:rsid w:val="00CB1394"/>
    <w:rsid w:val="00CB14B6"/>
    <w:rsid w:val="00CB15D4"/>
    <w:rsid w:val="00CB1764"/>
    <w:rsid w:val="00CB18EA"/>
    <w:rsid w:val="00CB18F3"/>
    <w:rsid w:val="00CB1C6F"/>
    <w:rsid w:val="00CB1D0F"/>
    <w:rsid w:val="00CB1ED8"/>
    <w:rsid w:val="00CB254E"/>
    <w:rsid w:val="00CB278C"/>
    <w:rsid w:val="00CB2957"/>
    <w:rsid w:val="00CB29FA"/>
    <w:rsid w:val="00CB302A"/>
    <w:rsid w:val="00CB3625"/>
    <w:rsid w:val="00CB36CA"/>
    <w:rsid w:val="00CB3713"/>
    <w:rsid w:val="00CB3994"/>
    <w:rsid w:val="00CB3DD5"/>
    <w:rsid w:val="00CB4192"/>
    <w:rsid w:val="00CB48F3"/>
    <w:rsid w:val="00CB4BB0"/>
    <w:rsid w:val="00CB4BF4"/>
    <w:rsid w:val="00CB4D34"/>
    <w:rsid w:val="00CB4E87"/>
    <w:rsid w:val="00CB4EE7"/>
    <w:rsid w:val="00CB5136"/>
    <w:rsid w:val="00CB537C"/>
    <w:rsid w:val="00CB595C"/>
    <w:rsid w:val="00CB5A0A"/>
    <w:rsid w:val="00CB5BC2"/>
    <w:rsid w:val="00CB5DE3"/>
    <w:rsid w:val="00CB5FDE"/>
    <w:rsid w:val="00CB606C"/>
    <w:rsid w:val="00CB61CC"/>
    <w:rsid w:val="00CB63AF"/>
    <w:rsid w:val="00CB65F7"/>
    <w:rsid w:val="00CB660B"/>
    <w:rsid w:val="00CB68C4"/>
    <w:rsid w:val="00CB695D"/>
    <w:rsid w:val="00CB6A89"/>
    <w:rsid w:val="00CB6DBD"/>
    <w:rsid w:val="00CB6EC5"/>
    <w:rsid w:val="00CB6F8A"/>
    <w:rsid w:val="00CB6FEF"/>
    <w:rsid w:val="00CB719B"/>
    <w:rsid w:val="00CB72DB"/>
    <w:rsid w:val="00CB75AE"/>
    <w:rsid w:val="00CB7A73"/>
    <w:rsid w:val="00CB7C9C"/>
    <w:rsid w:val="00CB7CF6"/>
    <w:rsid w:val="00CC086B"/>
    <w:rsid w:val="00CC0A5C"/>
    <w:rsid w:val="00CC13B9"/>
    <w:rsid w:val="00CC13BB"/>
    <w:rsid w:val="00CC16DF"/>
    <w:rsid w:val="00CC1745"/>
    <w:rsid w:val="00CC1761"/>
    <w:rsid w:val="00CC185D"/>
    <w:rsid w:val="00CC1956"/>
    <w:rsid w:val="00CC1F8F"/>
    <w:rsid w:val="00CC2237"/>
    <w:rsid w:val="00CC2374"/>
    <w:rsid w:val="00CC2AA2"/>
    <w:rsid w:val="00CC2C42"/>
    <w:rsid w:val="00CC3461"/>
    <w:rsid w:val="00CC37D6"/>
    <w:rsid w:val="00CC3915"/>
    <w:rsid w:val="00CC3A0A"/>
    <w:rsid w:val="00CC3BE7"/>
    <w:rsid w:val="00CC3CF8"/>
    <w:rsid w:val="00CC3D6D"/>
    <w:rsid w:val="00CC45FE"/>
    <w:rsid w:val="00CC487B"/>
    <w:rsid w:val="00CC48B2"/>
    <w:rsid w:val="00CC49E6"/>
    <w:rsid w:val="00CC50C5"/>
    <w:rsid w:val="00CC5166"/>
    <w:rsid w:val="00CC53D0"/>
    <w:rsid w:val="00CC5BE4"/>
    <w:rsid w:val="00CC6106"/>
    <w:rsid w:val="00CC617D"/>
    <w:rsid w:val="00CC6326"/>
    <w:rsid w:val="00CC6680"/>
    <w:rsid w:val="00CC6A6B"/>
    <w:rsid w:val="00CC6BDE"/>
    <w:rsid w:val="00CC7030"/>
    <w:rsid w:val="00CC70A1"/>
    <w:rsid w:val="00CC7153"/>
    <w:rsid w:val="00CC7810"/>
    <w:rsid w:val="00CC7844"/>
    <w:rsid w:val="00CC7A84"/>
    <w:rsid w:val="00CC7AB3"/>
    <w:rsid w:val="00CD00A8"/>
    <w:rsid w:val="00CD0341"/>
    <w:rsid w:val="00CD046A"/>
    <w:rsid w:val="00CD07C1"/>
    <w:rsid w:val="00CD096C"/>
    <w:rsid w:val="00CD0983"/>
    <w:rsid w:val="00CD0EB6"/>
    <w:rsid w:val="00CD149A"/>
    <w:rsid w:val="00CD182E"/>
    <w:rsid w:val="00CD18B7"/>
    <w:rsid w:val="00CD1935"/>
    <w:rsid w:val="00CD19AB"/>
    <w:rsid w:val="00CD1A01"/>
    <w:rsid w:val="00CD1A78"/>
    <w:rsid w:val="00CD1F3E"/>
    <w:rsid w:val="00CD2385"/>
    <w:rsid w:val="00CD282B"/>
    <w:rsid w:val="00CD3294"/>
    <w:rsid w:val="00CD34A9"/>
    <w:rsid w:val="00CD34B4"/>
    <w:rsid w:val="00CD3A0D"/>
    <w:rsid w:val="00CD3A55"/>
    <w:rsid w:val="00CD3E85"/>
    <w:rsid w:val="00CD3F84"/>
    <w:rsid w:val="00CD41F5"/>
    <w:rsid w:val="00CD428E"/>
    <w:rsid w:val="00CD4380"/>
    <w:rsid w:val="00CD43D3"/>
    <w:rsid w:val="00CD440E"/>
    <w:rsid w:val="00CD49D9"/>
    <w:rsid w:val="00CD4C38"/>
    <w:rsid w:val="00CD4CC3"/>
    <w:rsid w:val="00CD4CC5"/>
    <w:rsid w:val="00CD4CD2"/>
    <w:rsid w:val="00CD4EBC"/>
    <w:rsid w:val="00CD4FF2"/>
    <w:rsid w:val="00CD589F"/>
    <w:rsid w:val="00CD5F1E"/>
    <w:rsid w:val="00CD6248"/>
    <w:rsid w:val="00CD6590"/>
    <w:rsid w:val="00CD6A15"/>
    <w:rsid w:val="00CD6A6D"/>
    <w:rsid w:val="00CD6AB3"/>
    <w:rsid w:val="00CD6F36"/>
    <w:rsid w:val="00CD76CB"/>
    <w:rsid w:val="00CD7BE5"/>
    <w:rsid w:val="00CD7FC8"/>
    <w:rsid w:val="00CE013E"/>
    <w:rsid w:val="00CE038B"/>
    <w:rsid w:val="00CE07A0"/>
    <w:rsid w:val="00CE0BB8"/>
    <w:rsid w:val="00CE0C7D"/>
    <w:rsid w:val="00CE13D7"/>
    <w:rsid w:val="00CE1908"/>
    <w:rsid w:val="00CE1F9A"/>
    <w:rsid w:val="00CE201D"/>
    <w:rsid w:val="00CE23DD"/>
    <w:rsid w:val="00CE2575"/>
    <w:rsid w:val="00CE275B"/>
    <w:rsid w:val="00CE28C2"/>
    <w:rsid w:val="00CE325A"/>
    <w:rsid w:val="00CE35E6"/>
    <w:rsid w:val="00CE3F19"/>
    <w:rsid w:val="00CE43AE"/>
    <w:rsid w:val="00CE448B"/>
    <w:rsid w:val="00CE462B"/>
    <w:rsid w:val="00CE503F"/>
    <w:rsid w:val="00CE525F"/>
    <w:rsid w:val="00CE560E"/>
    <w:rsid w:val="00CE5A6A"/>
    <w:rsid w:val="00CE5CDC"/>
    <w:rsid w:val="00CE5E33"/>
    <w:rsid w:val="00CE5EC1"/>
    <w:rsid w:val="00CE5F49"/>
    <w:rsid w:val="00CE6199"/>
    <w:rsid w:val="00CE61AE"/>
    <w:rsid w:val="00CE660D"/>
    <w:rsid w:val="00CE6A57"/>
    <w:rsid w:val="00CE701D"/>
    <w:rsid w:val="00CE70AD"/>
    <w:rsid w:val="00CE7100"/>
    <w:rsid w:val="00CE74E5"/>
    <w:rsid w:val="00CE77F9"/>
    <w:rsid w:val="00CE7861"/>
    <w:rsid w:val="00CE78D3"/>
    <w:rsid w:val="00CE7913"/>
    <w:rsid w:val="00CE7AD6"/>
    <w:rsid w:val="00CE7AE6"/>
    <w:rsid w:val="00CE7CBC"/>
    <w:rsid w:val="00CE7DC8"/>
    <w:rsid w:val="00CF0073"/>
    <w:rsid w:val="00CF00B0"/>
    <w:rsid w:val="00CF056C"/>
    <w:rsid w:val="00CF05B5"/>
    <w:rsid w:val="00CF0666"/>
    <w:rsid w:val="00CF0760"/>
    <w:rsid w:val="00CF09DB"/>
    <w:rsid w:val="00CF0B89"/>
    <w:rsid w:val="00CF1675"/>
    <w:rsid w:val="00CF1799"/>
    <w:rsid w:val="00CF186C"/>
    <w:rsid w:val="00CF1AF9"/>
    <w:rsid w:val="00CF216D"/>
    <w:rsid w:val="00CF230E"/>
    <w:rsid w:val="00CF2393"/>
    <w:rsid w:val="00CF239E"/>
    <w:rsid w:val="00CF254F"/>
    <w:rsid w:val="00CF28D0"/>
    <w:rsid w:val="00CF2B5E"/>
    <w:rsid w:val="00CF3092"/>
    <w:rsid w:val="00CF31A6"/>
    <w:rsid w:val="00CF31B0"/>
    <w:rsid w:val="00CF37ED"/>
    <w:rsid w:val="00CF3B95"/>
    <w:rsid w:val="00CF42F0"/>
    <w:rsid w:val="00CF46DB"/>
    <w:rsid w:val="00CF48D4"/>
    <w:rsid w:val="00CF4B4B"/>
    <w:rsid w:val="00CF4C2E"/>
    <w:rsid w:val="00CF4C34"/>
    <w:rsid w:val="00CF5217"/>
    <w:rsid w:val="00CF5A82"/>
    <w:rsid w:val="00CF5E1E"/>
    <w:rsid w:val="00CF60C9"/>
    <w:rsid w:val="00CF6186"/>
    <w:rsid w:val="00CF6346"/>
    <w:rsid w:val="00CF6444"/>
    <w:rsid w:val="00CF65B3"/>
    <w:rsid w:val="00CF6697"/>
    <w:rsid w:val="00CF69F3"/>
    <w:rsid w:val="00CF6AA4"/>
    <w:rsid w:val="00CF6D0A"/>
    <w:rsid w:val="00CF6F88"/>
    <w:rsid w:val="00CF74E9"/>
    <w:rsid w:val="00CF74EF"/>
    <w:rsid w:val="00CF77D8"/>
    <w:rsid w:val="00CF7867"/>
    <w:rsid w:val="00CF7DAB"/>
    <w:rsid w:val="00CF7E64"/>
    <w:rsid w:val="00D0000B"/>
    <w:rsid w:val="00D002CB"/>
    <w:rsid w:val="00D003A4"/>
    <w:rsid w:val="00D005F3"/>
    <w:rsid w:val="00D0076C"/>
    <w:rsid w:val="00D00A27"/>
    <w:rsid w:val="00D00A29"/>
    <w:rsid w:val="00D00C61"/>
    <w:rsid w:val="00D00DC0"/>
    <w:rsid w:val="00D01456"/>
    <w:rsid w:val="00D01556"/>
    <w:rsid w:val="00D018EB"/>
    <w:rsid w:val="00D01907"/>
    <w:rsid w:val="00D01A75"/>
    <w:rsid w:val="00D01B92"/>
    <w:rsid w:val="00D01C79"/>
    <w:rsid w:val="00D01CE0"/>
    <w:rsid w:val="00D01E75"/>
    <w:rsid w:val="00D02324"/>
    <w:rsid w:val="00D02887"/>
    <w:rsid w:val="00D02A5A"/>
    <w:rsid w:val="00D02B06"/>
    <w:rsid w:val="00D02DF1"/>
    <w:rsid w:val="00D02F00"/>
    <w:rsid w:val="00D02F4A"/>
    <w:rsid w:val="00D03046"/>
    <w:rsid w:val="00D030C9"/>
    <w:rsid w:val="00D03105"/>
    <w:rsid w:val="00D03585"/>
    <w:rsid w:val="00D035B6"/>
    <w:rsid w:val="00D03A81"/>
    <w:rsid w:val="00D03D65"/>
    <w:rsid w:val="00D03F2B"/>
    <w:rsid w:val="00D04528"/>
    <w:rsid w:val="00D049F3"/>
    <w:rsid w:val="00D04B41"/>
    <w:rsid w:val="00D04CEB"/>
    <w:rsid w:val="00D04F40"/>
    <w:rsid w:val="00D051A8"/>
    <w:rsid w:val="00D052AF"/>
    <w:rsid w:val="00D05682"/>
    <w:rsid w:val="00D0577F"/>
    <w:rsid w:val="00D058A7"/>
    <w:rsid w:val="00D05EC2"/>
    <w:rsid w:val="00D065E4"/>
    <w:rsid w:val="00D0662B"/>
    <w:rsid w:val="00D068B4"/>
    <w:rsid w:val="00D06AB5"/>
    <w:rsid w:val="00D06BE1"/>
    <w:rsid w:val="00D06EEF"/>
    <w:rsid w:val="00D070F7"/>
    <w:rsid w:val="00D07707"/>
    <w:rsid w:val="00D077ED"/>
    <w:rsid w:val="00D079D4"/>
    <w:rsid w:val="00D07C81"/>
    <w:rsid w:val="00D10041"/>
    <w:rsid w:val="00D10048"/>
    <w:rsid w:val="00D1035D"/>
    <w:rsid w:val="00D105D1"/>
    <w:rsid w:val="00D107BE"/>
    <w:rsid w:val="00D10C73"/>
    <w:rsid w:val="00D1129F"/>
    <w:rsid w:val="00D114F7"/>
    <w:rsid w:val="00D11AF6"/>
    <w:rsid w:val="00D11ED2"/>
    <w:rsid w:val="00D11F99"/>
    <w:rsid w:val="00D12180"/>
    <w:rsid w:val="00D1221B"/>
    <w:rsid w:val="00D12393"/>
    <w:rsid w:val="00D1255F"/>
    <w:rsid w:val="00D125C2"/>
    <w:rsid w:val="00D12645"/>
    <w:rsid w:val="00D12EEB"/>
    <w:rsid w:val="00D12F19"/>
    <w:rsid w:val="00D12F3B"/>
    <w:rsid w:val="00D130BD"/>
    <w:rsid w:val="00D1343A"/>
    <w:rsid w:val="00D135BC"/>
    <w:rsid w:val="00D136C6"/>
    <w:rsid w:val="00D13838"/>
    <w:rsid w:val="00D13AE1"/>
    <w:rsid w:val="00D13C77"/>
    <w:rsid w:val="00D13E1F"/>
    <w:rsid w:val="00D144BE"/>
    <w:rsid w:val="00D1488C"/>
    <w:rsid w:val="00D1493F"/>
    <w:rsid w:val="00D14E87"/>
    <w:rsid w:val="00D157B0"/>
    <w:rsid w:val="00D15A79"/>
    <w:rsid w:val="00D15CD2"/>
    <w:rsid w:val="00D16141"/>
    <w:rsid w:val="00D1627C"/>
    <w:rsid w:val="00D16391"/>
    <w:rsid w:val="00D165FE"/>
    <w:rsid w:val="00D16ABE"/>
    <w:rsid w:val="00D16B47"/>
    <w:rsid w:val="00D16BD1"/>
    <w:rsid w:val="00D16BE3"/>
    <w:rsid w:val="00D16F4D"/>
    <w:rsid w:val="00D17108"/>
    <w:rsid w:val="00D174E2"/>
    <w:rsid w:val="00D17624"/>
    <w:rsid w:val="00D17AB5"/>
    <w:rsid w:val="00D17C7E"/>
    <w:rsid w:val="00D17FF6"/>
    <w:rsid w:val="00D20034"/>
    <w:rsid w:val="00D2046D"/>
    <w:rsid w:val="00D204FA"/>
    <w:rsid w:val="00D2059A"/>
    <w:rsid w:val="00D206C7"/>
    <w:rsid w:val="00D2084E"/>
    <w:rsid w:val="00D20A78"/>
    <w:rsid w:val="00D20A7E"/>
    <w:rsid w:val="00D20F6B"/>
    <w:rsid w:val="00D21112"/>
    <w:rsid w:val="00D21722"/>
    <w:rsid w:val="00D2196C"/>
    <w:rsid w:val="00D21BFF"/>
    <w:rsid w:val="00D21C6F"/>
    <w:rsid w:val="00D21D33"/>
    <w:rsid w:val="00D2205E"/>
    <w:rsid w:val="00D22257"/>
    <w:rsid w:val="00D2238D"/>
    <w:rsid w:val="00D223EF"/>
    <w:rsid w:val="00D2250F"/>
    <w:rsid w:val="00D22596"/>
    <w:rsid w:val="00D225FB"/>
    <w:rsid w:val="00D22A31"/>
    <w:rsid w:val="00D22A63"/>
    <w:rsid w:val="00D22BAC"/>
    <w:rsid w:val="00D22C8A"/>
    <w:rsid w:val="00D22DEC"/>
    <w:rsid w:val="00D22ED7"/>
    <w:rsid w:val="00D231F9"/>
    <w:rsid w:val="00D233D2"/>
    <w:rsid w:val="00D238AE"/>
    <w:rsid w:val="00D23BE4"/>
    <w:rsid w:val="00D23CD2"/>
    <w:rsid w:val="00D23F19"/>
    <w:rsid w:val="00D23F63"/>
    <w:rsid w:val="00D23FFC"/>
    <w:rsid w:val="00D2418E"/>
    <w:rsid w:val="00D247EE"/>
    <w:rsid w:val="00D247F1"/>
    <w:rsid w:val="00D24B90"/>
    <w:rsid w:val="00D250E8"/>
    <w:rsid w:val="00D2537F"/>
    <w:rsid w:val="00D25476"/>
    <w:rsid w:val="00D259C2"/>
    <w:rsid w:val="00D25BBF"/>
    <w:rsid w:val="00D25FDA"/>
    <w:rsid w:val="00D263FE"/>
    <w:rsid w:val="00D26BF0"/>
    <w:rsid w:val="00D26F49"/>
    <w:rsid w:val="00D27114"/>
    <w:rsid w:val="00D27460"/>
    <w:rsid w:val="00D274C4"/>
    <w:rsid w:val="00D27994"/>
    <w:rsid w:val="00D27A37"/>
    <w:rsid w:val="00D27C93"/>
    <w:rsid w:val="00D27CA8"/>
    <w:rsid w:val="00D27E2E"/>
    <w:rsid w:val="00D27F5F"/>
    <w:rsid w:val="00D27F75"/>
    <w:rsid w:val="00D30209"/>
    <w:rsid w:val="00D3034F"/>
    <w:rsid w:val="00D30441"/>
    <w:rsid w:val="00D3051E"/>
    <w:rsid w:val="00D306E5"/>
    <w:rsid w:val="00D30B0B"/>
    <w:rsid w:val="00D30B19"/>
    <w:rsid w:val="00D30CCE"/>
    <w:rsid w:val="00D31414"/>
    <w:rsid w:val="00D315A5"/>
    <w:rsid w:val="00D316D4"/>
    <w:rsid w:val="00D31C70"/>
    <w:rsid w:val="00D31E2B"/>
    <w:rsid w:val="00D31E7F"/>
    <w:rsid w:val="00D31F6F"/>
    <w:rsid w:val="00D31F8D"/>
    <w:rsid w:val="00D31FFD"/>
    <w:rsid w:val="00D320D9"/>
    <w:rsid w:val="00D322CE"/>
    <w:rsid w:val="00D322D8"/>
    <w:rsid w:val="00D3250B"/>
    <w:rsid w:val="00D325FA"/>
    <w:rsid w:val="00D32740"/>
    <w:rsid w:val="00D32CD5"/>
    <w:rsid w:val="00D32DB6"/>
    <w:rsid w:val="00D32E48"/>
    <w:rsid w:val="00D32FBE"/>
    <w:rsid w:val="00D331CE"/>
    <w:rsid w:val="00D33212"/>
    <w:rsid w:val="00D33320"/>
    <w:rsid w:val="00D335CC"/>
    <w:rsid w:val="00D337BC"/>
    <w:rsid w:val="00D33A04"/>
    <w:rsid w:val="00D33A90"/>
    <w:rsid w:val="00D33F27"/>
    <w:rsid w:val="00D34969"/>
    <w:rsid w:val="00D34978"/>
    <w:rsid w:val="00D34A4B"/>
    <w:rsid w:val="00D34C15"/>
    <w:rsid w:val="00D34C7E"/>
    <w:rsid w:val="00D3527A"/>
    <w:rsid w:val="00D35311"/>
    <w:rsid w:val="00D3542C"/>
    <w:rsid w:val="00D35466"/>
    <w:rsid w:val="00D35BFC"/>
    <w:rsid w:val="00D35C1A"/>
    <w:rsid w:val="00D35F5A"/>
    <w:rsid w:val="00D364BE"/>
    <w:rsid w:val="00D3658C"/>
    <w:rsid w:val="00D36690"/>
    <w:rsid w:val="00D366A4"/>
    <w:rsid w:val="00D368D3"/>
    <w:rsid w:val="00D3694A"/>
    <w:rsid w:val="00D36C30"/>
    <w:rsid w:val="00D373D1"/>
    <w:rsid w:val="00D373EB"/>
    <w:rsid w:val="00D37474"/>
    <w:rsid w:val="00D37701"/>
    <w:rsid w:val="00D37A1E"/>
    <w:rsid w:val="00D37DFE"/>
    <w:rsid w:val="00D37ED7"/>
    <w:rsid w:val="00D408F1"/>
    <w:rsid w:val="00D40B57"/>
    <w:rsid w:val="00D40F6C"/>
    <w:rsid w:val="00D410C7"/>
    <w:rsid w:val="00D41236"/>
    <w:rsid w:val="00D4208E"/>
    <w:rsid w:val="00D42159"/>
    <w:rsid w:val="00D421AE"/>
    <w:rsid w:val="00D42941"/>
    <w:rsid w:val="00D42B4E"/>
    <w:rsid w:val="00D42C2A"/>
    <w:rsid w:val="00D42C94"/>
    <w:rsid w:val="00D42E58"/>
    <w:rsid w:val="00D43113"/>
    <w:rsid w:val="00D43326"/>
    <w:rsid w:val="00D43D23"/>
    <w:rsid w:val="00D44030"/>
    <w:rsid w:val="00D44069"/>
    <w:rsid w:val="00D440A3"/>
    <w:rsid w:val="00D44114"/>
    <w:rsid w:val="00D44A71"/>
    <w:rsid w:val="00D44DF5"/>
    <w:rsid w:val="00D45338"/>
    <w:rsid w:val="00D45813"/>
    <w:rsid w:val="00D4582C"/>
    <w:rsid w:val="00D45890"/>
    <w:rsid w:val="00D459FC"/>
    <w:rsid w:val="00D460DE"/>
    <w:rsid w:val="00D461A3"/>
    <w:rsid w:val="00D4637B"/>
    <w:rsid w:val="00D46424"/>
    <w:rsid w:val="00D4665F"/>
    <w:rsid w:val="00D46ACA"/>
    <w:rsid w:val="00D46AE2"/>
    <w:rsid w:val="00D46E6C"/>
    <w:rsid w:val="00D47055"/>
    <w:rsid w:val="00D470FE"/>
    <w:rsid w:val="00D4743B"/>
    <w:rsid w:val="00D47D6B"/>
    <w:rsid w:val="00D47FDA"/>
    <w:rsid w:val="00D502BB"/>
    <w:rsid w:val="00D503C1"/>
    <w:rsid w:val="00D50491"/>
    <w:rsid w:val="00D5085E"/>
    <w:rsid w:val="00D50A19"/>
    <w:rsid w:val="00D50AEE"/>
    <w:rsid w:val="00D51331"/>
    <w:rsid w:val="00D5159A"/>
    <w:rsid w:val="00D5171D"/>
    <w:rsid w:val="00D51E7F"/>
    <w:rsid w:val="00D51FCB"/>
    <w:rsid w:val="00D5209E"/>
    <w:rsid w:val="00D521F4"/>
    <w:rsid w:val="00D522AE"/>
    <w:rsid w:val="00D52C78"/>
    <w:rsid w:val="00D530AA"/>
    <w:rsid w:val="00D53DFE"/>
    <w:rsid w:val="00D5401F"/>
    <w:rsid w:val="00D547B6"/>
    <w:rsid w:val="00D54F8A"/>
    <w:rsid w:val="00D54FD1"/>
    <w:rsid w:val="00D552D6"/>
    <w:rsid w:val="00D5551A"/>
    <w:rsid w:val="00D5571A"/>
    <w:rsid w:val="00D55785"/>
    <w:rsid w:val="00D557B4"/>
    <w:rsid w:val="00D55C70"/>
    <w:rsid w:val="00D55DCF"/>
    <w:rsid w:val="00D56084"/>
    <w:rsid w:val="00D5686E"/>
    <w:rsid w:val="00D57129"/>
    <w:rsid w:val="00D57370"/>
    <w:rsid w:val="00D5747B"/>
    <w:rsid w:val="00D57594"/>
    <w:rsid w:val="00D57773"/>
    <w:rsid w:val="00D57BF8"/>
    <w:rsid w:val="00D57E16"/>
    <w:rsid w:val="00D57E88"/>
    <w:rsid w:val="00D60205"/>
    <w:rsid w:val="00D60686"/>
    <w:rsid w:val="00D60783"/>
    <w:rsid w:val="00D60A22"/>
    <w:rsid w:val="00D60A79"/>
    <w:rsid w:val="00D60A8A"/>
    <w:rsid w:val="00D60BE2"/>
    <w:rsid w:val="00D60C67"/>
    <w:rsid w:val="00D60D87"/>
    <w:rsid w:val="00D60EE2"/>
    <w:rsid w:val="00D61090"/>
    <w:rsid w:val="00D610FE"/>
    <w:rsid w:val="00D613A7"/>
    <w:rsid w:val="00D61468"/>
    <w:rsid w:val="00D6147B"/>
    <w:rsid w:val="00D61572"/>
    <w:rsid w:val="00D61F8B"/>
    <w:rsid w:val="00D620D6"/>
    <w:rsid w:val="00D62117"/>
    <w:rsid w:val="00D6224C"/>
    <w:rsid w:val="00D627E4"/>
    <w:rsid w:val="00D62BA2"/>
    <w:rsid w:val="00D62D9D"/>
    <w:rsid w:val="00D62FCA"/>
    <w:rsid w:val="00D6348F"/>
    <w:rsid w:val="00D63E69"/>
    <w:rsid w:val="00D64064"/>
    <w:rsid w:val="00D64109"/>
    <w:rsid w:val="00D641C8"/>
    <w:rsid w:val="00D64315"/>
    <w:rsid w:val="00D64454"/>
    <w:rsid w:val="00D647E3"/>
    <w:rsid w:val="00D64EDC"/>
    <w:rsid w:val="00D6513B"/>
    <w:rsid w:val="00D659B0"/>
    <w:rsid w:val="00D65AB4"/>
    <w:rsid w:val="00D65B77"/>
    <w:rsid w:val="00D65D7F"/>
    <w:rsid w:val="00D65EE8"/>
    <w:rsid w:val="00D65F18"/>
    <w:rsid w:val="00D65F8B"/>
    <w:rsid w:val="00D6601C"/>
    <w:rsid w:val="00D662B6"/>
    <w:rsid w:val="00D66A95"/>
    <w:rsid w:val="00D66BC0"/>
    <w:rsid w:val="00D66D35"/>
    <w:rsid w:val="00D66D3E"/>
    <w:rsid w:val="00D67443"/>
    <w:rsid w:val="00D67577"/>
    <w:rsid w:val="00D678DE"/>
    <w:rsid w:val="00D67914"/>
    <w:rsid w:val="00D67AFB"/>
    <w:rsid w:val="00D701FD"/>
    <w:rsid w:val="00D70323"/>
    <w:rsid w:val="00D704C2"/>
    <w:rsid w:val="00D706E2"/>
    <w:rsid w:val="00D70791"/>
    <w:rsid w:val="00D7079C"/>
    <w:rsid w:val="00D707C6"/>
    <w:rsid w:val="00D716B9"/>
    <w:rsid w:val="00D718B9"/>
    <w:rsid w:val="00D71974"/>
    <w:rsid w:val="00D71BB3"/>
    <w:rsid w:val="00D72271"/>
    <w:rsid w:val="00D7233C"/>
    <w:rsid w:val="00D72988"/>
    <w:rsid w:val="00D72B16"/>
    <w:rsid w:val="00D72DB5"/>
    <w:rsid w:val="00D72E27"/>
    <w:rsid w:val="00D730C4"/>
    <w:rsid w:val="00D732F5"/>
    <w:rsid w:val="00D73310"/>
    <w:rsid w:val="00D73730"/>
    <w:rsid w:val="00D73860"/>
    <w:rsid w:val="00D73CBC"/>
    <w:rsid w:val="00D73E1A"/>
    <w:rsid w:val="00D73EA3"/>
    <w:rsid w:val="00D73EFF"/>
    <w:rsid w:val="00D74879"/>
    <w:rsid w:val="00D75235"/>
    <w:rsid w:val="00D752BD"/>
    <w:rsid w:val="00D752FD"/>
    <w:rsid w:val="00D755E2"/>
    <w:rsid w:val="00D75703"/>
    <w:rsid w:val="00D75AAF"/>
    <w:rsid w:val="00D75B5F"/>
    <w:rsid w:val="00D7608F"/>
    <w:rsid w:val="00D760D7"/>
    <w:rsid w:val="00D761BB"/>
    <w:rsid w:val="00D761C0"/>
    <w:rsid w:val="00D7653F"/>
    <w:rsid w:val="00D76603"/>
    <w:rsid w:val="00D76672"/>
    <w:rsid w:val="00D766F6"/>
    <w:rsid w:val="00D767C1"/>
    <w:rsid w:val="00D768AA"/>
    <w:rsid w:val="00D76BCE"/>
    <w:rsid w:val="00D76D60"/>
    <w:rsid w:val="00D772BF"/>
    <w:rsid w:val="00D774C0"/>
    <w:rsid w:val="00D776F4"/>
    <w:rsid w:val="00D77A92"/>
    <w:rsid w:val="00D77BB7"/>
    <w:rsid w:val="00D77D21"/>
    <w:rsid w:val="00D77E48"/>
    <w:rsid w:val="00D77F30"/>
    <w:rsid w:val="00D802CB"/>
    <w:rsid w:val="00D80624"/>
    <w:rsid w:val="00D808D5"/>
    <w:rsid w:val="00D808DB"/>
    <w:rsid w:val="00D808EA"/>
    <w:rsid w:val="00D81155"/>
    <w:rsid w:val="00D81847"/>
    <w:rsid w:val="00D81B75"/>
    <w:rsid w:val="00D81B85"/>
    <w:rsid w:val="00D81D59"/>
    <w:rsid w:val="00D81FA6"/>
    <w:rsid w:val="00D8224B"/>
    <w:rsid w:val="00D826B0"/>
    <w:rsid w:val="00D82CAC"/>
    <w:rsid w:val="00D8300B"/>
    <w:rsid w:val="00D830AF"/>
    <w:rsid w:val="00D8316C"/>
    <w:rsid w:val="00D831CE"/>
    <w:rsid w:val="00D835DE"/>
    <w:rsid w:val="00D8367E"/>
    <w:rsid w:val="00D83826"/>
    <w:rsid w:val="00D839F6"/>
    <w:rsid w:val="00D83AF0"/>
    <w:rsid w:val="00D83B1B"/>
    <w:rsid w:val="00D83B47"/>
    <w:rsid w:val="00D83CB1"/>
    <w:rsid w:val="00D841B5"/>
    <w:rsid w:val="00D8503C"/>
    <w:rsid w:val="00D850B3"/>
    <w:rsid w:val="00D85264"/>
    <w:rsid w:val="00D853DF"/>
    <w:rsid w:val="00D8580B"/>
    <w:rsid w:val="00D862B2"/>
    <w:rsid w:val="00D8640C"/>
    <w:rsid w:val="00D86776"/>
    <w:rsid w:val="00D86A8E"/>
    <w:rsid w:val="00D86C81"/>
    <w:rsid w:val="00D86C90"/>
    <w:rsid w:val="00D86DFB"/>
    <w:rsid w:val="00D86E4E"/>
    <w:rsid w:val="00D86ED9"/>
    <w:rsid w:val="00D874D2"/>
    <w:rsid w:val="00D8785B"/>
    <w:rsid w:val="00D878A7"/>
    <w:rsid w:val="00D878C0"/>
    <w:rsid w:val="00D87D6E"/>
    <w:rsid w:val="00D9022A"/>
    <w:rsid w:val="00D902B8"/>
    <w:rsid w:val="00D90379"/>
    <w:rsid w:val="00D903B2"/>
    <w:rsid w:val="00D905B1"/>
    <w:rsid w:val="00D90619"/>
    <w:rsid w:val="00D9068B"/>
    <w:rsid w:val="00D907E2"/>
    <w:rsid w:val="00D9084F"/>
    <w:rsid w:val="00D909D8"/>
    <w:rsid w:val="00D9116F"/>
    <w:rsid w:val="00D91266"/>
    <w:rsid w:val="00D91370"/>
    <w:rsid w:val="00D914F2"/>
    <w:rsid w:val="00D91A6E"/>
    <w:rsid w:val="00D91E5A"/>
    <w:rsid w:val="00D91E6D"/>
    <w:rsid w:val="00D91EE8"/>
    <w:rsid w:val="00D92414"/>
    <w:rsid w:val="00D9297F"/>
    <w:rsid w:val="00D9299E"/>
    <w:rsid w:val="00D92A68"/>
    <w:rsid w:val="00D92A75"/>
    <w:rsid w:val="00D92D79"/>
    <w:rsid w:val="00D92F61"/>
    <w:rsid w:val="00D92FC1"/>
    <w:rsid w:val="00D9304F"/>
    <w:rsid w:val="00D9360B"/>
    <w:rsid w:val="00D93632"/>
    <w:rsid w:val="00D937B8"/>
    <w:rsid w:val="00D93F7D"/>
    <w:rsid w:val="00D94139"/>
    <w:rsid w:val="00D94373"/>
    <w:rsid w:val="00D9443E"/>
    <w:rsid w:val="00D94870"/>
    <w:rsid w:val="00D94D6E"/>
    <w:rsid w:val="00D94EE3"/>
    <w:rsid w:val="00D955E1"/>
    <w:rsid w:val="00D9572B"/>
    <w:rsid w:val="00D95762"/>
    <w:rsid w:val="00D9599C"/>
    <w:rsid w:val="00D95AB0"/>
    <w:rsid w:val="00D95B11"/>
    <w:rsid w:val="00D95DBC"/>
    <w:rsid w:val="00D95E28"/>
    <w:rsid w:val="00D963B8"/>
    <w:rsid w:val="00D96467"/>
    <w:rsid w:val="00D96503"/>
    <w:rsid w:val="00D966C2"/>
    <w:rsid w:val="00D9689C"/>
    <w:rsid w:val="00D969E2"/>
    <w:rsid w:val="00D96D03"/>
    <w:rsid w:val="00D96EEF"/>
    <w:rsid w:val="00D9720B"/>
    <w:rsid w:val="00D972BB"/>
    <w:rsid w:val="00D97392"/>
    <w:rsid w:val="00D975DB"/>
    <w:rsid w:val="00D9797B"/>
    <w:rsid w:val="00D97984"/>
    <w:rsid w:val="00D97BDD"/>
    <w:rsid w:val="00D97C41"/>
    <w:rsid w:val="00DA0055"/>
    <w:rsid w:val="00DA0553"/>
    <w:rsid w:val="00DA0B1D"/>
    <w:rsid w:val="00DA105F"/>
    <w:rsid w:val="00DA1188"/>
    <w:rsid w:val="00DA176A"/>
    <w:rsid w:val="00DA19E4"/>
    <w:rsid w:val="00DA1B90"/>
    <w:rsid w:val="00DA1F74"/>
    <w:rsid w:val="00DA28F1"/>
    <w:rsid w:val="00DA29CF"/>
    <w:rsid w:val="00DA2D15"/>
    <w:rsid w:val="00DA2E0B"/>
    <w:rsid w:val="00DA2E11"/>
    <w:rsid w:val="00DA2EED"/>
    <w:rsid w:val="00DA3429"/>
    <w:rsid w:val="00DA347B"/>
    <w:rsid w:val="00DA39A5"/>
    <w:rsid w:val="00DA43E3"/>
    <w:rsid w:val="00DA4494"/>
    <w:rsid w:val="00DA4513"/>
    <w:rsid w:val="00DA46D1"/>
    <w:rsid w:val="00DA4785"/>
    <w:rsid w:val="00DA4C11"/>
    <w:rsid w:val="00DA4C64"/>
    <w:rsid w:val="00DA4D50"/>
    <w:rsid w:val="00DA5019"/>
    <w:rsid w:val="00DA5043"/>
    <w:rsid w:val="00DA5355"/>
    <w:rsid w:val="00DA538A"/>
    <w:rsid w:val="00DA59B5"/>
    <w:rsid w:val="00DA5A7E"/>
    <w:rsid w:val="00DA5B31"/>
    <w:rsid w:val="00DA5B68"/>
    <w:rsid w:val="00DA5FF0"/>
    <w:rsid w:val="00DA649D"/>
    <w:rsid w:val="00DA6621"/>
    <w:rsid w:val="00DA6BD9"/>
    <w:rsid w:val="00DA6D6F"/>
    <w:rsid w:val="00DA700E"/>
    <w:rsid w:val="00DA7077"/>
    <w:rsid w:val="00DA71E5"/>
    <w:rsid w:val="00DA71E6"/>
    <w:rsid w:val="00DA7255"/>
    <w:rsid w:val="00DA7299"/>
    <w:rsid w:val="00DA7570"/>
    <w:rsid w:val="00DA76EB"/>
    <w:rsid w:val="00DA7B14"/>
    <w:rsid w:val="00DA7B71"/>
    <w:rsid w:val="00DA7E0A"/>
    <w:rsid w:val="00DA7F46"/>
    <w:rsid w:val="00DA7F81"/>
    <w:rsid w:val="00DB026E"/>
    <w:rsid w:val="00DB05D2"/>
    <w:rsid w:val="00DB0638"/>
    <w:rsid w:val="00DB0BA9"/>
    <w:rsid w:val="00DB0EE1"/>
    <w:rsid w:val="00DB1239"/>
    <w:rsid w:val="00DB1779"/>
    <w:rsid w:val="00DB19E2"/>
    <w:rsid w:val="00DB1AC6"/>
    <w:rsid w:val="00DB1D39"/>
    <w:rsid w:val="00DB1EAD"/>
    <w:rsid w:val="00DB270C"/>
    <w:rsid w:val="00DB296A"/>
    <w:rsid w:val="00DB2A68"/>
    <w:rsid w:val="00DB2B41"/>
    <w:rsid w:val="00DB2F1C"/>
    <w:rsid w:val="00DB310E"/>
    <w:rsid w:val="00DB328B"/>
    <w:rsid w:val="00DB341B"/>
    <w:rsid w:val="00DB3E96"/>
    <w:rsid w:val="00DB40C4"/>
    <w:rsid w:val="00DB434B"/>
    <w:rsid w:val="00DB4354"/>
    <w:rsid w:val="00DB45E6"/>
    <w:rsid w:val="00DB4621"/>
    <w:rsid w:val="00DB4784"/>
    <w:rsid w:val="00DB48BF"/>
    <w:rsid w:val="00DB49A5"/>
    <w:rsid w:val="00DB4CC9"/>
    <w:rsid w:val="00DB4EAB"/>
    <w:rsid w:val="00DB5021"/>
    <w:rsid w:val="00DB50D6"/>
    <w:rsid w:val="00DB5364"/>
    <w:rsid w:val="00DB5756"/>
    <w:rsid w:val="00DB5CD3"/>
    <w:rsid w:val="00DB5F40"/>
    <w:rsid w:val="00DB6029"/>
    <w:rsid w:val="00DB666E"/>
    <w:rsid w:val="00DB66BC"/>
    <w:rsid w:val="00DB6A79"/>
    <w:rsid w:val="00DB6C47"/>
    <w:rsid w:val="00DB6CD1"/>
    <w:rsid w:val="00DB6CD8"/>
    <w:rsid w:val="00DB70B9"/>
    <w:rsid w:val="00DB72DB"/>
    <w:rsid w:val="00DB72EF"/>
    <w:rsid w:val="00DB73B3"/>
    <w:rsid w:val="00DB7849"/>
    <w:rsid w:val="00DB7945"/>
    <w:rsid w:val="00DB7AF2"/>
    <w:rsid w:val="00DB7B2C"/>
    <w:rsid w:val="00DB7B9D"/>
    <w:rsid w:val="00DB7DB6"/>
    <w:rsid w:val="00DC079B"/>
    <w:rsid w:val="00DC0DD0"/>
    <w:rsid w:val="00DC131F"/>
    <w:rsid w:val="00DC16B9"/>
    <w:rsid w:val="00DC175A"/>
    <w:rsid w:val="00DC1861"/>
    <w:rsid w:val="00DC1960"/>
    <w:rsid w:val="00DC1C11"/>
    <w:rsid w:val="00DC1EED"/>
    <w:rsid w:val="00DC2345"/>
    <w:rsid w:val="00DC23A7"/>
    <w:rsid w:val="00DC248E"/>
    <w:rsid w:val="00DC2794"/>
    <w:rsid w:val="00DC2DB4"/>
    <w:rsid w:val="00DC325D"/>
    <w:rsid w:val="00DC327E"/>
    <w:rsid w:val="00DC36E1"/>
    <w:rsid w:val="00DC375E"/>
    <w:rsid w:val="00DC3906"/>
    <w:rsid w:val="00DC3B74"/>
    <w:rsid w:val="00DC3C3F"/>
    <w:rsid w:val="00DC40DC"/>
    <w:rsid w:val="00DC42FA"/>
    <w:rsid w:val="00DC4359"/>
    <w:rsid w:val="00DC437F"/>
    <w:rsid w:val="00DC43FD"/>
    <w:rsid w:val="00DC4429"/>
    <w:rsid w:val="00DC4CE7"/>
    <w:rsid w:val="00DC530E"/>
    <w:rsid w:val="00DC53FA"/>
    <w:rsid w:val="00DC5422"/>
    <w:rsid w:val="00DC54AD"/>
    <w:rsid w:val="00DC54E3"/>
    <w:rsid w:val="00DC5572"/>
    <w:rsid w:val="00DC5900"/>
    <w:rsid w:val="00DC5E48"/>
    <w:rsid w:val="00DC5EA7"/>
    <w:rsid w:val="00DC61EF"/>
    <w:rsid w:val="00DC6624"/>
    <w:rsid w:val="00DC66CE"/>
    <w:rsid w:val="00DC6AA2"/>
    <w:rsid w:val="00DC6CF3"/>
    <w:rsid w:val="00DC6DAC"/>
    <w:rsid w:val="00DC6DD2"/>
    <w:rsid w:val="00DC6F6E"/>
    <w:rsid w:val="00DC7255"/>
    <w:rsid w:val="00DC7280"/>
    <w:rsid w:val="00DC74EC"/>
    <w:rsid w:val="00DC79E2"/>
    <w:rsid w:val="00DC7A9D"/>
    <w:rsid w:val="00DC7D39"/>
    <w:rsid w:val="00DC7F7B"/>
    <w:rsid w:val="00DD0054"/>
    <w:rsid w:val="00DD0178"/>
    <w:rsid w:val="00DD0549"/>
    <w:rsid w:val="00DD0E86"/>
    <w:rsid w:val="00DD0EDD"/>
    <w:rsid w:val="00DD1142"/>
    <w:rsid w:val="00DD150A"/>
    <w:rsid w:val="00DD1B3E"/>
    <w:rsid w:val="00DD1DAC"/>
    <w:rsid w:val="00DD1F01"/>
    <w:rsid w:val="00DD1FFA"/>
    <w:rsid w:val="00DD2117"/>
    <w:rsid w:val="00DD2289"/>
    <w:rsid w:val="00DD2323"/>
    <w:rsid w:val="00DD27FF"/>
    <w:rsid w:val="00DD2842"/>
    <w:rsid w:val="00DD2937"/>
    <w:rsid w:val="00DD2DED"/>
    <w:rsid w:val="00DD3372"/>
    <w:rsid w:val="00DD33A4"/>
    <w:rsid w:val="00DD3580"/>
    <w:rsid w:val="00DD36EB"/>
    <w:rsid w:val="00DD394E"/>
    <w:rsid w:val="00DD3BE6"/>
    <w:rsid w:val="00DD40DD"/>
    <w:rsid w:val="00DD40FA"/>
    <w:rsid w:val="00DD42F6"/>
    <w:rsid w:val="00DD4402"/>
    <w:rsid w:val="00DD4469"/>
    <w:rsid w:val="00DD44EE"/>
    <w:rsid w:val="00DD49BC"/>
    <w:rsid w:val="00DD49C8"/>
    <w:rsid w:val="00DD4A5A"/>
    <w:rsid w:val="00DD4C42"/>
    <w:rsid w:val="00DD4E2F"/>
    <w:rsid w:val="00DD519B"/>
    <w:rsid w:val="00DD52ED"/>
    <w:rsid w:val="00DD5365"/>
    <w:rsid w:val="00DD54E2"/>
    <w:rsid w:val="00DD56DD"/>
    <w:rsid w:val="00DD5DED"/>
    <w:rsid w:val="00DD5E5F"/>
    <w:rsid w:val="00DD5F6D"/>
    <w:rsid w:val="00DD624D"/>
    <w:rsid w:val="00DD65BF"/>
    <w:rsid w:val="00DD68FF"/>
    <w:rsid w:val="00DD695D"/>
    <w:rsid w:val="00DD6973"/>
    <w:rsid w:val="00DD6B94"/>
    <w:rsid w:val="00DD7220"/>
    <w:rsid w:val="00DD7286"/>
    <w:rsid w:val="00DD75EF"/>
    <w:rsid w:val="00DD76CB"/>
    <w:rsid w:val="00DD7705"/>
    <w:rsid w:val="00DD7874"/>
    <w:rsid w:val="00DD788F"/>
    <w:rsid w:val="00DD7947"/>
    <w:rsid w:val="00DE002F"/>
    <w:rsid w:val="00DE0089"/>
    <w:rsid w:val="00DE0883"/>
    <w:rsid w:val="00DE0C56"/>
    <w:rsid w:val="00DE1155"/>
    <w:rsid w:val="00DE14E5"/>
    <w:rsid w:val="00DE17A0"/>
    <w:rsid w:val="00DE1D23"/>
    <w:rsid w:val="00DE211A"/>
    <w:rsid w:val="00DE21EB"/>
    <w:rsid w:val="00DE22A7"/>
    <w:rsid w:val="00DE24D4"/>
    <w:rsid w:val="00DE2520"/>
    <w:rsid w:val="00DE2A49"/>
    <w:rsid w:val="00DE2B25"/>
    <w:rsid w:val="00DE2C0C"/>
    <w:rsid w:val="00DE2E8B"/>
    <w:rsid w:val="00DE318D"/>
    <w:rsid w:val="00DE3285"/>
    <w:rsid w:val="00DE365D"/>
    <w:rsid w:val="00DE391A"/>
    <w:rsid w:val="00DE3C64"/>
    <w:rsid w:val="00DE3CF9"/>
    <w:rsid w:val="00DE3ED3"/>
    <w:rsid w:val="00DE3F69"/>
    <w:rsid w:val="00DE3FAA"/>
    <w:rsid w:val="00DE4173"/>
    <w:rsid w:val="00DE4548"/>
    <w:rsid w:val="00DE468A"/>
    <w:rsid w:val="00DE48BD"/>
    <w:rsid w:val="00DE4A05"/>
    <w:rsid w:val="00DE4C00"/>
    <w:rsid w:val="00DE51C1"/>
    <w:rsid w:val="00DE51D8"/>
    <w:rsid w:val="00DE5439"/>
    <w:rsid w:val="00DE5639"/>
    <w:rsid w:val="00DE587B"/>
    <w:rsid w:val="00DE5B1D"/>
    <w:rsid w:val="00DE5D21"/>
    <w:rsid w:val="00DE5D77"/>
    <w:rsid w:val="00DE62E7"/>
    <w:rsid w:val="00DE6C5B"/>
    <w:rsid w:val="00DE71E1"/>
    <w:rsid w:val="00DE7221"/>
    <w:rsid w:val="00DE73AE"/>
    <w:rsid w:val="00DE7568"/>
    <w:rsid w:val="00DE78DF"/>
    <w:rsid w:val="00DE7D07"/>
    <w:rsid w:val="00DE7E2B"/>
    <w:rsid w:val="00DE7F16"/>
    <w:rsid w:val="00DE7F27"/>
    <w:rsid w:val="00DF000A"/>
    <w:rsid w:val="00DF05A2"/>
    <w:rsid w:val="00DF06EA"/>
    <w:rsid w:val="00DF08C5"/>
    <w:rsid w:val="00DF0C59"/>
    <w:rsid w:val="00DF0DBB"/>
    <w:rsid w:val="00DF0DCA"/>
    <w:rsid w:val="00DF1091"/>
    <w:rsid w:val="00DF12DD"/>
    <w:rsid w:val="00DF1376"/>
    <w:rsid w:val="00DF1594"/>
    <w:rsid w:val="00DF1726"/>
    <w:rsid w:val="00DF1862"/>
    <w:rsid w:val="00DF190E"/>
    <w:rsid w:val="00DF19E5"/>
    <w:rsid w:val="00DF1B05"/>
    <w:rsid w:val="00DF1B4E"/>
    <w:rsid w:val="00DF1E50"/>
    <w:rsid w:val="00DF2185"/>
    <w:rsid w:val="00DF2274"/>
    <w:rsid w:val="00DF2455"/>
    <w:rsid w:val="00DF24CF"/>
    <w:rsid w:val="00DF25F9"/>
    <w:rsid w:val="00DF277D"/>
    <w:rsid w:val="00DF2CA3"/>
    <w:rsid w:val="00DF2FF6"/>
    <w:rsid w:val="00DF3225"/>
    <w:rsid w:val="00DF32D8"/>
    <w:rsid w:val="00DF3487"/>
    <w:rsid w:val="00DF36A8"/>
    <w:rsid w:val="00DF36BE"/>
    <w:rsid w:val="00DF3B12"/>
    <w:rsid w:val="00DF3BE1"/>
    <w:rsid w:val="00DF3CAC"/>
    <w:rsid w:val="00DF409E"/>
    <w:rsid w:val="00DF4239"/>
    <w:rsid w:val="00DF4636"/>
    <w:rsid w:val="00DF4805"/>
    <w:rsid w:val="00DF4C2B"/>
    <w:rsid w:val="00DF5331"/>
    <w:rsid w:val="00DF57EE"/>
    <w:rsid w:val="00DF5A0D"/>
    <w:rsid w:val="00DF5E5E"/>
    <w:rsid w:val="00DF5E90"/>
    <w:rsid w:val="00DF5F9A"/>
    <w:rsid w:val="00DF614D"/>
    <w:rsid w:val="00DF65ED"/>
    <w:rsid w:val="00DF6972"/>
    <w:rsid w:val="00DF6BA0"/>
    <w:rsid w:val="00DF6D10"/>
    <w:rsid w:val="00DF711F"/>
    <w:rsid w:val="00DF7203"/>
    <w:rsid w:val="00DF7227"/>
    <w:rsid w:val="00DF7334"/>
    <w:rsid w:val="00DF76A9"/>
    <w:rsid w:val="00DF77A4"/>
    <w:rsid w:val="00DF7B41"/>
    <w:rsid w:val="00DF7BCC"/>
    <w:rsid w:val="00DF7CA8"/>
    <w:rsid w:val="00DF7E53"/>
    <w:rsid w:val="00DF7ECB"/>
    <w:rsid w:val="00DF7F55"/>
    <w:rsid w:val="00E0027A"/>
    <w:rsid w:val="00E007EC"/>
    <w:rsid w:val="00E00896"/>
    <w:rsid w:val="00E00A89"/>
    <w:rsid w:val="00E00BBD"/>
    <w:rsid w:val="00E00CA9"/>
    <w:rsid w:val="00E00DD6"/>
    <w:rsid w:val="00E00E50"/>
    <w:rsid w:val="00E00EF1"/>
    <w:rsid w:val="00E01285"/>
    <w:rsid w:val="00E01427"/>
    <w:rsid w:val="00E015C1"/>
    <w:rsid w:val="00E018B6"/>
    <w:rsid w:val="00E01966"/>
    <w:rsid w:val="00E01AF9"/>
    <w:rsid w:val="00E01B32"/>
    <w:rsid w:val="00E01CA1"/>
    <w:rsid w:val="00E01DCF"/>
    <w:rsid w:val="00E02567"/>
    <w:rsid w:val="00E025D5"/>
    <w:rsid w:val="00E02F52"/>
    <w:rsid w:val="00E034CE"/>
    <w:rsid w:val="00E03505"/>
    <w:rsid w:val="00E036C4"/>
    <w:rsid w:val="00E03827"/>
    <w:rsid w:val="00E03988"/>
    <w:rsid w:val="00E03FBD"/>
    <w:rsid w:val="00E042FC"/>
    <w:rsid w:val="00E04546"/>
    <w:rsid w:val="00E04654"/>
    <w:rsid w:val="00E04682"/>
    <w:rsid w:val="00E046D9"/>
    <w:rsid w:val="00E046DF"/>
    <w:rsid w:val="00E04A79"/>
    <w:rsid w:val="00E04AF4"/>
    <w:rsid w:val="00E04CA4"/>
    <w:rsid w:val="00E0505E"/>
    <w:rsid w:val="00E05159"/>
    <w:rsid w:val="00E05308"/>
    <w:rsid w:val="00E055C9"/>
    <w:rsid w:val="00E055ED"/>
    <w:rsid w:val="00E05662"/>
    <w:rsid w:val="00E056DE"/>
    <w:rsid w:val="00E057E3"/>
    <w:rsid w:val="00E05812"/>
    <w:rsid w:val="00E0607C"/>
    <w:rsid w:val="00E06082"/>
    <w:rsid w:val="00E06498"/>
    <w:rsid w:val="00E077A4"/>
    <w:rsid w:val="00E077B2"/>
    <w:rsid w:val="00E077C2"/>
    <w:rsid w:val="00E07912"/>
    <w:rsid w:val="00E07C30"/>
    <w:rsid w:val="00E07D2A"/>
    <w:rsid w:val="00E07E92"/>
    <w:rsid w:val="00E07E9B"/>
    <w:rsid w:val="00E10037"/>
    <w:rsid w:val="00E104D8"/>
    <w:rsid w:val="00E1055B"/>
    <w:rsid w:val="00E108AE"/>
    <w:rsid w:val="00E10CA9"/>
    <w:rsid w:val="00E11A3E"/>
    <w:rsid w:val="00E11A9B"/>
    <w:rsid w:val="00E11CEC"/>
    <w:rsid w:val="00E120F8"/>
    <w:rsid w:val="00E1223F"/>
    <w:rsid w:val="00E122FF"/>
    <w:rsid w:val="00E1260E"/>
    <w:rsid w:val="00E1286F"/>
    <w:rsid w:val="00E12A25"/>
    <w:rsid w:val="00E12CA5"/>
    <w:rsid w:val="00E12D70"/>
    <w:rsid w:val="00E12DC0"/>
    <w:rsid w:val="00E12F5B"/>
    <w:rsid w:val="00E1327C"/>
    <w:rsid w:val="00E13454"/>
    <w:rsid w:val="00E1379E"/>
    <w:rsid w:val="00E137EE"/>
    <w:rsid w:val="00E13A54"/>
    <w:rsid w:val="00E13AE5"/>
    <w:rsid w:val="00E13ECC"/>
    <w:rsid w:val="00E14454"/>
    <w:rsid w:val="00E14612"/>
    <w:rsid w:val="00E14725"/>
    <w:rsid w:val="00E15813"/>
    <w:rsid w:val="00E15A3A"/>
    <w:rsid w:val="00E15D18"/>
    <w:rsid w:val="00E15D72"/>
    <w:rsid w:val="00E1656D"/>
    <w:rsid w:val="00E166A9"/>
    <w:rsid w:val="00E167CB"/>
    <w:rsid w:val="00E16895"/>
    <w:rsid w:val="00E16A51"/>
    <w:rsid w:val="00E16B8D"/>
    <w:rsid w:val="00E16E9E"/>
    <w:rsid w:val="00E17037"/>
    <w:rsid w:val="00E17053"/>
    <w:rsid w:val="00E17A15"/>
    <w:rsid w:val="00E17DB8"/>
    <w:rsid w:val="00E203F3"/>
    <w:rsid w:val="00E20488"/>
    <w:rsid w:val="00E2051D"/>
    <w:rsid w:val="00E2054D"/>
    <w:rsid w:val="00E2082D"/>
    <w:rsid w:val="00E20F04"/>
    <w:rsid w:val="00E216E7"/>
    <w:rsid w:val="00E217D2"/>
    <w:rsid w:val="00E2189C"/>
    <w:rsid w:val="00E21D7A"/>
    <w:rsid w:val="00E21FB0"/>
    <w:rsid w:val="00E21FC7"/>
    <w:rsid w:val="00E223DC"/>
    <w:rsid w:val="00E224BA"/>
    <w:rsid w:val="00E22500"/>
    <w:rsid w:val="00E2275F"/>
    <w:rsid w:val="00E230B6"/>
    <w:rsid w:val="00E230BC"/>
    <w:rsid w:val="00E23600"/>
    <w:rsid w:val="00E236CA"/>
    <w:rsid w:val="00E23C9B"/>
    <w:rsid w:val="00E2410C"/>
    <w:rsid w:val="00E2411F"/>
    <w:rsid w:val="00E2412E"/>
    <w:rsid w:val="00E242F9"/>
    <w:rsid w:val="00E24389"/>
    <w:rsid w:val="00E243CC"/>
    <w:rsid w:val="00E244A5"/>
    <w:rsid w:val="00E24616"/>
    <w:rsid w:val="00E2475B"/>
    <w:rsid w:val="00E24B8A"/>
    <w:rsid w:val="00E24EA1"/>
    <w:rsid w:val="00E250F5"/>
    <w:rsid w:val="00E2537D"/>
    <w:rsid w:val="00E25447"/>
    <w:rsid w:val="00E254ED"/>
    <w:rsid w:val="00E25663"/>
    <w:rsid w:val="00E2577A"/>
    <w:rsid w:val="00E25827"/>
    <w:rsid w:val="00E25A88"/>
    <w:rsid w:val="00E25D1F"/>
    <w:rsid w:val="00E25EA2"/>
    <w:rsid w:val="00E25F7F"/>
    <w:rsid w:val="00E26223"/>
    <w:rsid w:val="00E26978"/>
    <w:rsid w:val="00E26BBD"/>
    <w:rsid w:val="00E27372"/>
    <w:rsid w:val="00E27413"/>
    <w:rsid w:val="00E276BA"/>
    <w:rsid w:val="00E27F97"/>
    <w:rsid w:val="00E300A4"/>
    <w:rsid w:val="00E302A5"/>
    <w:rsid w:val="00E30AD6"/>
    <w:rsid w:val="00E30EE7"/>
    <w:rsid w:val="00E31696"/>
    <w:rsid w:val="00E317A6"/>
    <w:rsid w:val="00E31D9C"/>
    <w:rsid w:val="00E31FE2"/>
    <w:rsid w:val="00E32617"/>
    <w:rsid w:val="00E32709"/>
    <w:rsid w:val="00E32738"/>
    <w:rsid w:val="00E32A02"/>
    <w:rsid w:val="00E32D9A"/>
    <w:rsid w:val="00E33175"/>
    <w:rsid w:val="00E3320E"/>
    <w:rsid w:val="00E33210"/>
    <w:rsid w:val="00E3372A"/>
    <w:rsid w:val="00E33913"/>
    <w:rsid w:val="00E33BA1"/>
    <w:rsid w:val="00E33F84"/>
    <w:rsid w:val="00E33FF4"/>
    <w:rsid w:val="00E3437A"/>
    <w:rsid w:val="00E3445F"/>
    <w:rsid w:val="00E3448F"/>
    <w:rsid w:val="00E34557"/>
    <w:rsid w:val="00E34685"/>
    <w:rsid w:val="00E346A5"/>
    <w:rsid w:val="00E34971"/>
    <w:rsid w:val="00E34BC6"/>
    <w:rsid w:val="00E34C8F"/>
    <w:rsid w:val="00E34CA0"/>
    <w:rsid w:val="00E34CDB"/>
    <w:rsid w:val="00E34D74"/>
    <w:rsid w:val="00E34DB8"/>
    <w:rsid w:val="00E34EA8"/>
    <w:rsid w:val="00E34F48"/>
    <w:rsid w:val="00E34FA5"/>
    <w:rsid w:val="00E350C0"/>
    <w:rsid w:val="00E35233"/>
    <w:rsid w:val="00E35393"/>
    <w:rsid w:val="00E35864"/>
    <w:rsid w:val="00E3589B"/>
    <w:rsid w:val="00E358B5"/>
    <w:rsid w:val="00E358C3"/>
    <w:rsid w:val="00E358EA"/>
    <w:rsid w:val="00E35B84"/>
    <w:rsid w:val="00E35C16"/>
    <w:rsid w:val="00E35FBF"/>
    <w:rsid w:val="00E3654C"/>
    <w:rsid w:val="00E36723"/>
    <w:rsid w:val="00E3682B"/>
    <w:rsid w:val="00E36A87"/>
    <w:rsid w:val="00E36C92"/>
    <w:rsid w:val="00E36FED"/>
    <w:rsid w:val="00E3703C"/>
    <w:rsid w:val="00E37101"/>
    <w:rsid w:val="00E37758"/>
    <w:rsid w:val="00E378E7"/>
    <w:rsid w:val="00E40514"/>
    <w:rsid w:val="00E4068B"/>
    <w:rsid w:val="00E40981"/>
    <w:rsid w:val="00E409D8"/>
    <w:rsid w:val="00E40E9E"/>
    <w:rsid w:val="00E40F78"/>
    <w:rsid w:val="00E40FC9"/>
    <w:rsid w:val="00E41232"/>
    <w:rsid w:val="00E4158A"/>
    <w:rsid w:val="00E4197B"/>
    <w:rsid w:val="00E41AAD"/>
    <w:rsid w:val="00E41AE7"/>
    <w:rsid w:val="00E41DD8"/>
    <w:rsid w:val="00E41E8B"/>
    <w:rsid w:val="00E42111"/>
    <w:rsid w:val="00E4217E"/>
    <w:rsid w:val="00E422AE"/>
    <w:rsid w:val="00E4263F"/>
    <w:rsid w:val="00E426C5"/>
    <w:rsid w:val="00E427B3"/>
    <w:rsid w:val="00E42BDC"/>
    <w:rsid w:val="00E42E45"/>
    <w:rsid w:val="00E4302C"/>
    <w:rsid w:val="00E4357D"/>
    <w:rsid w:val="00E439DE"/>
    <w:rsid w:val="00E43A42"/>
    <w:rsid w:val="00E43B02"/>
    <w:rsid w:val="00E43BBF"/>
    <w:rsid w:val="00E43E7B"/>
    <w:rsid w:val="00E43EB2"/>
    <w:rsid w:val="00E440F1"/>
    <w:rsid w:val="00E4457C"/>
    <w:rsid w:val="00E44810"/>
    <w:rsid w:val="00E448C6"/>
    <w:rsid w:val="00E44D31"/>
    <w:rsid w:val="00E45066"/>
    <w:rsid w:val="00E450E4"/>
    <w:rsid w:val="00E45365"/>
    <w:rsid w:val="00E455BE"/>
    <w:rsid w:val="00E45AAC"/>
    <w:rsid w:val="00E45B55"/>
    <w:rsid w:val="00E45FE0"/>
    <w:rsid w:val="00E4603B"/>
    <w:rsid w:val="00E46201"/>
    <w:rsid w:val="00E462C1"/>
    <w:rsid w:val="00E462E2"/>
    <w:rsid w:val="00E46384"/>
    <w:rsid w:val="00E46A00"/>
    <w:rsid w:val="00E46A81"/>
    <w:rsid w:val="00E46C6E"/>
    <w:rsid w:val="00E46E1F"/>
    <w:rsid w:val="00E47077"/>
    <w:rsid w:val="00E47339"/>
    <w:rsid w:val="00E477A7"/>
    <w:rsid w:val="00E47CAF"/>
    <w:rsid w:val="00E5031C"/>
    <w:rsid w:val="00E5074A"/>
    <w:rsid w:val="00E507EF"/>
    <w:rsid w:val="00E50E6E"/>
    <w:rsid w:val="00E50ED9"/>
    <w:rsid w:val="00E51107"/>
    <w:rsid w:val="00E51187"/>
    <w:rsid w:val="00E51197"/>
    <w:rsid w:val="00E51425"/>
    <w:rsid w:val="00E5143F"/>
    <w:rsid w:val="00E51553"/>
    <w:rsid w:val="00E51624"/>
    <w:rsid w:val="00E517A8"/>
    <w:rsid w:val="00E51A08"/>
    <w:rsid w:val="00E51A3B"/>
    <w:rsid w:val="00E51A9E"/>
    <w:rsid w:val="00E51CBB"/>
    <w:rsid w:val="00E51CBC"/>
    <w:rsid w:val="00E51CCD"/>
    <w:rsid w:val="00E51F19"/>
    <w:rsid w:val="00E52206"/>
    <w:rsid w:val="00E523B7"/>
    <w:rsid w:val="00E524A9"/>
    <w:rsid w:val="00E52615"/>
    <w:rsid w:val="00E5263E"/>
    <w:rsid w:val="00E529F8"/>
    <w:rsid w:val="00E52A4D"/>
    <w:rsid w:val="00E52B92"/>
    <w:rsid w:val="00E52CD8"/>
    <w:rsid w:val="00E52DBC"/>
    <w:rsid w:val="00E52E02"/>
    <w:rsid w:val="00E53485"/>
    <w:rsid w:val="00E538A0"/>
    <w:rsid w:val="00E539B6"/>
    <w:rsid w:val="00E53ABA"/>
    <w:rsid w:val="00E53CBB"/>
    <w:rsid w:val="00E53EE8"/>
    <w:rsid w:val="00E53F87"/>
    <w:rsid w:val="00E54029"/>
    <w:rsid w:val="00E541C8"/>
    <w:rsid w:val="00E54209"/>
    <w:rsid w:val="00E542EB"/>
    <w:rsid w:val="00E543EB"/>
    <w:rsid w:val="00E5475C"/>
    <w:rsid w:val="00E54791"/>
    <w:rsid w:val="00E54A8C"/>
    <w:rsid w:val="00E54D38"/>
    <w:rsid w:val="00E55046"/>
    <w:rsid w:val="00E55588"/>
    <w:rsid w:val="00E55AAB"/>
    <w:rsid w:val="00E55EB7"/>
    <w:rsid w:val="00E55EE8"/>
    <w:rsid w:val="00E55F7A"/>
    <w:rsid w:val="00E56141"/>
    <w:rsid w:val="00E5628B"/>
    <w:rsid w:val="00E56460"/>
    <w:rsid w:val="00E564E7"/>
    <w:rsid w:val="00E56DA1"/>
    <w:rsid w:val="00E56E55"/>
    <w:rsid w:val="00E56E7A"/>
    <w:rsid w:val="00E56F9A"/>
    <w:rsid w:val="00E57122"/>
    <w:rsid w:val="00E6060A"/>
    <w:rsid w:val="00E60BD8"/>
    <w:rsid w:val="00E60C10"/>
    <w:rsid w:val="00E60E18"/>
    <w:rsid w:val="00E60F58"/>
    <w:rsid w:val="00E610CB"/>
    <w:rsid w:val="00E613AD"/>
    <w:rsid w:val="00E6146B"/>
    <w:rsid w:val="00E61677"/>
    <w:rsid w:val="00E61A18"/>
    <w:rsid w:val="00E61E9F"/>
    <w:rsid w:val="00E620AB"/>
    <w:rsid w:val="00E6285A"/>
    <w:rsid w:val="00E628A7"/>
    <w:rsid w:val="00E62CAD"/>
    <w:rsid w:val="00E6347D"/>
    <w:rsid w:val="00E6348C"/>
    <w:rsid w:val="00E636C3"/>
    <w:rsid w:val="00E6391F"/>
    <w:rsid w:val="00E63AD1"/>
    <w:rsid w:val="00E63CAD"/>
    <w:rsid w:val="00E644A8"/>
    <w:rsid w:val="00E6463F"/>
    <w:rsid w:val="00E648C6"/>
    <w:rsid w:val="00E64AAB"/>
    <w:rsid w:val="00E64D9B"/>
    <w:rsid w:val="00E64ECF"/>
    <w:rsid w:val="00E64F18"/>
    <w:rsid w:val="00E65465"/>
    <w:rsid w:val="00E656BE"/>
    <w:rsid w:val="00E6591B"/>
    <w:rsid w:val="00E661D0"/>
    <w:rsid w:val="00E663EB"/>
    <w:rsid w:val="00E66AC2"/>
    <w:rsid w:val="00E66E38"/>
    <w:rsid w:val="00E67040"/>
    <w:rsid w:val="00E67122"/>
    <w:rsid w:val="00E6734D"/>
    <w:rsid w:val="00E67666"/>
    <w:rsid w:val="00E67768"/>
    <w:rsid w:val="00E679CE"/>
    <w:rsid w:val="00E67B8C"/>
    <w:rsid w:val="00E67C5E"/>
    <w:rsid w:val="00E67D93"/>
    <w:rsid w:val="00E67ECD"/>
    <w:rsid w:val="00E70136"/>
    <w:rsid w:val="00E70399"/>
    <w:rsid w:val="00E70724"/>
    <w:rsid w:val="00E70852"/>
    <w:rsid w:val="00E70B5C"/>
    <w:rsid w:val="00E70BF5"/>
    <w:rsid w:val="00E70D2E"/>
    <w:rsid w:val="00E70D81"/>
    <w:rsid w:val="00E71331"/>
    <w:rsid w:val="00E716FF"/>
    <w:rsid w:val="00E71976"/>
    <w:rsid w:val="00E719FA"/>
    <w:rsid w:val="00E71A90"/>
    <w:rsid w:val="00E71AC6"/>
    <w:rsid w:val="00E71CAD"/>
    <w:rsid w:val="00E71D00"/>
    <w:rsid w:val="00E71E4C"/>
    <w:rsid w:val="00E71F0F"/>
    <w:rsid w:val="00E71F60"/>
    <w:rsid w:val="00E72277"/>
    <w:rsid w:val="00E724E3"/>
    <w:rsid w:val="00E7294A"/>
    <w:rsid w:val="00E72F33"/>
    <w:rsid w:val="00E73108"/>
    <w:rsid w:val="00E73517"/>
    <w:rsid w:val="00E7354B"/>
    <w:rsid w:val="00E73CC2"/>
    <w:rsid w:val="00E73F90"/>
    <w:rsid w:val="00E7450B"/>
    <w:rsid w:val="00E74624"/>
    <w:rsid w:val="00E746D7"/>
    <w:rsid w:val="00E747E7"/>
    <w:rsid w:val="00E7488A"/>
    <w:rsid w:val="00E74A02"/>
    <w:rsid w:val="00E74F3B"/>
    <w:rsid w:val="00E75055"/>
    <w:rsid w:val="00E751B2"/>
    <w:rsid w:val="00E75420"/>
    <w:rsid w:val="00E7570A"/>
    <w:rsid w:val="00E759C8"/>
    <w:rsid w:val="00E75A4B"/>
    <w:rsid w:val="00E75A81"/>
    <w:rsid w:val="00E75D95"/>
    <w:rsid w:val="00E75FF7"/>
    <w:rsid w:val="00E762D8"/>
    <w:rsid w:val="00E768FA"/>
    <w:rsid w:val="00E77472"/>
    <w:rsid w:val="00E77789"/>
    <w:rsid w:val="00E7779F"/>
    <w:rsid w:val="00E77908"/>
    <w:rsid w:val="00E7796F"/>
    <w:rsid w:val="00E77A98"/>
    <w:rsid w:val="00E77D70"/>
    <w:rsid w:val="00E77F78"/>
    <w:rsid w:val="00E80016"/>
    <w:rsid w:val="00E80255"/>
    <w:rsid w:val="00E808D4"/>
    <w:rsid w:val="00E811BB"/>
    <w:rsid w:val="00E8142E"/>
    <w:rsid w:val="00E81499"/>
    <w:rsid w:val="00E814ED"/>
    <w:rsid w:val="00E8198E"/>
    <w:rsid w:val="00E819CC"/>
    <w:rsid w:val="00E81E77"/>
    <w:rsid w:val="00E8220E"/>
    <w:rsid w:val="00E8237E"/>
    <w:rsid w:val="00E8269A"/>
    <w:rsid w:val="00E8270A"/>
    <w:rsid w:val="00E82A0F"/>
    <w:rsid w:val="00E82CDB"/>
    <w:rsid w:val="00E83043"/>
    <w:rsid w:val="00E83592"/>
    <w:rsid w:val="00E8362C"/>
    <w:rsid w:val="00E8377E"/>
    <w:rsid w:val="00E8397A"/>
    <w:rsid w:val="00E83F27"/>
    <w:rsid w:val="00E83F90"/>
    <w:rsid w:val="00E84048"/>
    <w:rsid w:val="00E84279"/>
    <w:rsid w:val="00E844A6"/>
    <w:rsid w:val="00E847EC"/>
    <w:rsid w:val="00E8489B"/>
    <w:rsid w:val="00E84AC3"/>
    <w:rsid w:val="00E85278"/>
    <w:rsid w:val="00E8544C"/>
    <w:rsid w:val="00E85616"/>
    <w:rsid w:val="00E857A6"/>
    <w:rsid w:val="00E857FD"/>
    <w:rsid w:val="00E85DDC"/>
    <w:rsid w:val="00E8652C"/>
    <w:rsid w:val="00E86900"/>
    <w:rsid w:val="00E86E79"/>
    <w:rsid w:val="00E8716B"/>
    <w:rsid w:val="00E872A2"/>
    <w:rsid w:val="00E872F4"/>
    <w:rsid w:val="00E8745E"/>
    <w:rsid w:val="00E87674"/>
    <w:rsid w:val="00E876C0"/>
    <w:rsid w:val="00E879FD"/>
    <w:rsid w:val="00E87A23"/>
    <w:rsid w:val="00E9006D"/>
    <w:rsid w:val="00E901F4"/>
    <w:rsid w:val="00E90486"/>
    <w:rsid w:val="00E90655"/>
    <w:rsid w:val="00E907BE"/>
    <w:rsid w:val="00E90F82"/>
    <w:rsid w:val="00E913EB"/>
    <w:rsid w:val="00E9174C"/>
    <w:rsid w:val="00E91783"/>
    <w:rsid w:val="00E91D38"/>
    <w:rsid w:val="00E92085"/>
    <w:rsid w:val="00E923C6"/>
    <w:rsid w:val="00E92AEB"/>
    <w:rsid w:val="00E92C4B"/>
    <w:rsid w:val="00E930C6"/>
    <w:rsid w:val="00E9332A"/>
    <w:rsid w:val="00E93535"/>
    <w:rsid w:val="00E93CB3"/>
    <w:rsid w:val="00E93EDE"/>
    <w:rsid w:val="00E941CF"/>
    <w:rsid w:val="00E942CC"/>
    <w:rsid w:val="00E94475"/>
    <w:rsid w:val="00E944E2"/>
    <w:rsid w:val="00E94550"/>
    <w:rsid w:val="00E948AB"/>
    <w:rsid w:val="00E94B2F"/>
    <w:rsid w:val="00E94CD5"/>
    <w:rsid w:val="00E94D3C"/>
    <w:rsid w:val="00E94F05"/>
    <w:rsid w:val="00E94F37"/>
    <w:rsid w:val="00E95300"/>
    <w:rsid w:val="00E95425"/>
    <w:rsid w:val="00E9549A"/>
    <w:rsid w:val="00E954EE"/>
    <w:rsid w:val="00E958AD"/>
    <w:rsid w:val="00E95A4B"/>
    <w:rsid w:val="00E95F32"/>
    <w:rsid w:val="00E96464"/>
    <w:rsid w:val="00E964B8"/>
    <w:rsid w:val="00E9667F"/>
    <w:rsid w:val="00E96844"/>
    <w:rsid w:val="00E96AD8"/>
    <w:rsid w:val="00E96CD1"/>
    <w:rsid w:val="00E9710C"/>
    <w:rsid w:val="00E9712B"/>
    <w:rsid w:val="00E97284"/>
    <w:rsid w:val="00E973CA"/>
    <w:rsid w:val="00E9754A"/>
    <w:rsid w:val="00E975D7"/>
    <w:rsid w:val="00E97862"/>
    <w:rsid w:val="00E9795F"/>
    <w:rsid w:val="00E97AF8"/>
    <w:rsid w:val="00E97BD5"/>
    <w:rsid w:val="00EA0041"/>
    <w:rsid w:val="00EA00F8"/>
    <w:rsid w:val="00EA0390"/>
    <w:rsid w:val="00EA052C"/>
    <w:rsid w:val="00EA07F7"/>
    <w:rsid w:val="00EA08BA"/>
    <w:rsid w:val="00EA0A65"/>
    <w:rsid w:val="00EA0CAB"/>
    <w:rsid w:val="00EA0CFD"/>
    <w:rsid w:val="00EA0F64"/>
    <w:rsid w:val="00EA0F87"/>
    <w:rsid w:val="00EA10D5"/>
    <w:rsid w:val="00EA14AE"/>
    <w:rsid w:val="00EA180C"/>
    <w:rsid w:val="00EA19CA"/>
    <w:rsid w:val="00EA1C22"/>
    <w:rsid w:val="00EA1DE2"/>
    <w:rsid w:val="00EA1E31"/>
    <w:rsid w:val="00EA1F97"/>
    <w:rsid w:val="00EA22D5"/>
    <w:rsid w:val="00EA24BE"/>
    <w:rsid w:val="00EA2C55"/>
    <w:rsid w:val="00EA2F4A"/>
    <w:rsid w:val="00EA3541"/>
    <w:rsid w:val="00EA3706"/>
    <w:rsid w:val="00EA37D7"/>
    <w:rsid w:val="00EA39DA"/>
    <w:rsid w:val="00EA4338"/>
    <w:rsid w:val="00EA437F"/>
    <w:rsid w:val="00EA472E"/>
    <w:rsid w:val="00EA4987"/>
    <w:rsid w:val="00EA4A18"/>
    <w:rsid w:val="00EA5BF3"/>
    <w:rsid w:val="00EA5C12"/>
    <w:rsid w:val="00EA5D2C"/>
    <w:rsid w:val="00EA5DFC"/>
    <w:rsid w:val="00EA6528"/>
    <w:rsid w:val="00EA6644"/>
    <w:rsid w:val="00EA6715"/>
    <w:rsid w:val="00EA6749"/>
    <w:rsid w:val="00EA6786"/>
    <w:rsid w:val="00EA692F"/>
    <w:rsid w:val="00EA7234"/>
    <w:rsid w:val="00EB0244"/>
    <w:rsid w:val="00EB046F"/>
    <w:rsid w:val="00EB0540"/>
    <w:rsid w:val="00EB07D4"/>
    <w:rsid w:val="00EB13AE"/>
    <w:rsid w:val="00EB143A"/>
    <w:rsid w:val="00EB178D"/>
    <w:rsid w:val="00EB17A6"/>
    <w:rsid w:val="00EB1B95"/>
    <w:rsid w:val="00EB22A0"/>
    <w:rsid w:val="00EB2DA7"/>
    <w:rsid w:val="00EB2DD0"/>
    <w:rsid w:val="00EB2EED"/>
    <w:rsid w:val="00EB35A9"/>
    <w:rsid w:val="00EB35F9"/>
    <w:rsid w:val="00EB3624"/>
    <w:rsid w:val="00EB3E7A"/>
    <w:rsid w:val="00EB4389"/>
    <w:rsid w:val="00EB45B9"/>
    <w:rsid w:val="00EB46C7"/>
    <w:rsid w:val="00EB473A"/>
    <w:rsid w:val="00EB47BB"/>
    <w:rsid w:val="00EB5082"/>
    <w:rsid w:val="00EB5207"/>
    <w:rsid w:val="00EB5649"/>
    <w:rsid w:val="00EB58C7"/>
    <w:rsid w:val="00EB5D6D"/>
    <w:rsid w:val="00EB5DB2"/>
    <w:rsid w:val="00EB6485"/>
    <w:rsid w:val="00EB652A"/>
    <w:rsid w:val="00EB682E"/>
    <w:rsid w:val="00EB68CD"/>
    <w:rsid w:val="00EB6993"/>
    <w:rsid w:val="00EB6E26"/>
    <w:rsid w:val="00EB6EEA"/>
    <w:rsid w:val="00EB6F04"/>
    <w:rsid w:val="00EB70A4"/>
    <w:rsid w:val="00EB7324"/>
    <w:rsid w:val="00EB74DA"/>
    <w:rsid w:val="00EB760B"/>
    <w:rsid w:val="00EB77FB"/>
    <w:rsid w:val="00EB7A65"/>
    <w:rsid w:val="00EB7FD9"/>
    <w:rsid w:val="00EC003E"/>
    <w:rsid w:val="00EC0172"/>
    <w:rsid w:val="00EC04F4"/>
    <w:rsid w:val="00EC0704"/>
    <w:rsid w:val="00EC0734"/>
    <w:rsid w:val="00EC0761"/>
    <w:rsid w:val="00EC086F"/>
    <w:rsid w:val="00EC0C2C"/>
    <w:rsid w:val="00EC14F9"/>
    <w:rsid w:val="00EC1825"/>
    <w:rsid w:val="00EC1841"/>
    <w:rsid w:val="00EC1A6F"/>
    <w:rsid w:val="00EC1AC5"/>
    <w:rsid w:val="00EC1AD3"/>
    <w:rsid w:val="00EC214B"/>
    <w:rsid w:val="00EC2E76"/>
    <w:rsid w:val="00EC341E"/>
    <w:rsid w:val="00EC3579"/>
    <w:rsid w:val="00EC3A3F"/>
    <w:rsid w:val="00EC3B6F"/>
    <w:rsid w:val="00EC3C47"/>
    <w:rsid w:val="00EC3C48"/>
    <w:rsid w:val="00EC4089"/>
    <w:rsid w:val="00EC4556"/>
    <w:rsid w:val="00EC46E5"/>
    <w:rsid w:val="00EC4756"/>
    <w:rsid w:val="00EC4815"/>
    <w:rsid w:val="00EC50D2"/>
    <w:rsid w:val="00EC5105"/>
    <w:rsid w:val="00EC5149"/>
    <w:rsid w:val="00EC5276"/>
    <w:rsid w:val="00EC541D"/>
    <w:rsid w:val="00EC543E"/>
    <w:rsid w:val="00EC55B0"/>
    <w:rsid w:val="00EC5726"/>
    <w:rsid w:val="00EC5949"/>
    <w:rsid w:val="00EC596E"/>
    <w:rsid w:val="00EC5E02"/>
    <w:rsid w:val="00EC67C9"/>
    <w:rsid w:val="00EC6926"/>
    <w:rsid w:val="00EC73B9"/>
    <w:rsid w:val="00EC750A"/>
    <w:rsid w:val="00EC786D"/>
    <w:rsid w:val="00ED005C"/>
    <w:rsid w:val="00ED04DF"/>
    <w:rsid w:val="00ED063A"/>
    <w:rsid w:val="00ED098D"/>
    <w:rsid w:val="00ED0BD0"/>
    <w:rsid w:val="00ED0D91"/>
    <w:rsid w:val="00ED115E"/>
    <w:rsid w:val="00ED115F"/>
    <w:rsid w:val="00ED1428"/>
    <w:rsid w:val="00ED177F"/>
    <w:rsid w:val="00ED1A1F"/>
    <w:rsid w:val="00ED1ECA"/>
    <w:rsid w:val="00ED2377"/>
    <w:rsid w:val="00ED24A0"/>
    <w:rsid w:val="00ED24D2"/>
    <w:rsid w:val="00ED2586"/>
    <w:rsid w:val="00ED2AE1"/>
    <w:rsid w:val="00ED2F8C"/>
    <w:rsid w:val="00ED348E"/>
    <w:rsid w:val="00ED34E3"/>
    <w:rsid w:val="00ED39AE"/>
    <w:rsid w:val="00ED3D54"/>
    <w:rsid w:val="00ED3E1D"/>
    <w:rsid w:val="00ED3F5F"/>
    <w:rsid w:val="00ED427F"/>
    <w:rsid w:val="00ED4618"/>
    <w:rsid w:val="00ED46E9"/>
    <w:rsid w:val="00ED47FC"/>
    <w:rsid w:val="00ED4C63"/>
    <w:rsid w:val="00ED4CCF"/>
    <w:rsid w:val="00ED4DBB"/>
    <w:rsid w:val="00ED4F50"/>
    <w:rsid w:val="00ED5213"/>
    <w:rsid w:val="00ED5423"/>
    <w:rsid w:val="00ED55BC"/>
    <w:rsid w:val="00ED57A3"/>
    <w:rsid w:val="00ED5914"/>
    <w:rsid w:val="00ED59B5"/>
    <w:rsid w:val="00ED5C4A"/>
    <w:rsid w:val="00ED5DF5"/>
    <w:rsid w:val="00ED5E9F"/>
    <w:rsid w:val="00ED63E9"/>
    <w:rsid w:val="00ED64C9"/>
    <w:rsid w:val="00ED64FE"/>
    <w:rsid w:val="00ED6678"/>
    <w:rsid w:val="00ED68C2"/>
    <w:rsid w:val="00ED6ADA"/>
    <w:rsid w:val="00ED70BE"/>
    <w:rsid w:val="00ED769B"/>
    <w:rsid w:val="00ED778D"/>
    <w:rsid w:val="00ED785A"/>
    <w:rsid w:val="00ED78C9"/>
    <w:rsid w:val="00ED7B20"/>
    <w:rsid w:val="00ED7BA8"/>
    <w:rsid w:val="00ED7D37"/>
    <w:rsid w:val="00ED7EB2"/>
    <w:rsid w:val="00ED7F64"/>
    <w:rsid w:val="00EE02DC"/>
    <w:rsid w:val="00EE044D"/>
    <w:rsid w:val="00EE04F8"/>
    <w:rsid w:val="00EE07B5"/>
    <w:rsid w:val="00EE0A29"/>
    <w:rsid w:val="00EE0FED"/>
    <w:rsid w:val="00EE12DC"/>
    <w:rsid w:val="00EE1489"/>
    <w:rsid w:val="00EE16EA"/>
    <w:rsid w:val="00EE1896"/>
    <w:rsid w:val="00EE19C4"/>
    <w:rsid w:val="00EE1CE5"/>
    <w:rsid w:val="00EE1D0B"/>
    <w:rsid w:val="00EE1EEA"/>
    <w:rsid w:val="00EE21C6"/>
    <w:rsid w:val="00EE24BD"/>
    <w:rsid w:val="00EE27C3"/>
    <w:rsid w:val="00EE2A6E"/>
    <w:rsid w:val="00EE2AF3"/>
    <w:rsid w:val="00EE3014"/>
    <w:rsid w:val="00EE3338"/>
    <w:rsid w:val="00EE35E3"/>
    <w:rsid w:val="00EE36F2"/>
    <w:rsid w:val="00EE4008"/>
    <w:rsid w:val="00EE432B"/>
    <w:rsid w:val="00EE44F0"/>
    <w:rsid w:val="00EE4575"/>
    <w:rsid w:val="00EE47FC"/>
    <w:rsid w:val="00EE4DD8"/>
    <w:rsid w:val="00EE548A"/>
    <w:rsid w:val="00EE57BB"/>
    <w:rsid w:val="00EE5894"/>
    <w:rsid w:val="00EE592E"/>
    <w:rsid w:val="00EE59D8"/>
    <w:rsid w:val="00EE5C32"/>
    <w:rsid w:val="00EE6605"/>
    <w:rsid w:val="00EE66E1"/>
    <w:rsid w:val="00EE6A94"/>
    <w:rsid w:val="00EE6AB8"/>
    <w:rsid w:val="00EE6D3B"/>
    <w:rsid w:val="00EE6DA1"/>
    <w:rsid w:val="00EE6EEF"/>
    <w:rsid w:val="00EE7865"/>
    <w:rsid w:val="00EE790C"/>
    <w:rsid w:val="00EE7A0C"/>
    <w:rsid w:val="00EE7A4B"/>
    <w:rsid w:val="00EE7F46"/>
    <w:rsid w:val="00EE7F5C"/>
    <w:rsid w:val="00EF00EB"/>
    <w:rsid w:val="00EF0281"/>
    <w:rsid w:val="00EF0546"/>
    <w:rsid w:val="00EF08A3"/>
    <w:rsid w:val="00EF09BC"/>
    <w:rsid w:val="00EF09F3"/>
    <w:rsid w:val="00EF0BAB"/>
    <w:rsid w:val="00EF0EF9"/>
    <w:rsid w:val="00EF0F1F"/>
    <w:rsid w:val="00EF175A"/>
    <w:rsid w:val="00EF2419"/>
    <w:rsid w:val="00EF2548"/>
    <w:rsid w:val="00EF2704"/>
    <w:rsid w:val="00EF271A"/>
    <w:rsid w:val="00EF295A"/>
    <w:rsid w:val="00EF2E6A"/>
    <w:rsid w:val="00EF2E78"/>
    <w:rsid w:val="00EF2EC3"/>
    <w:rsid w:val="00EF3894"/>
    <w:rsid w:val="00EF3A15"/>
    <w:rsid w:val="00EF3CB8"/>
    <w:rsid w:val="00EF400A"/>
    <w:rsid w:val="00EF458B"/>
    <w:rsid w:val="00EF473D"/>
    <w:rsid w:val="00EF4DD4"/>
    <w:rsid w:val="00EF4FB5"/>
    <w:rsid w:val="00EF51FF"/>
    <w:rsid w:val="00EF5561"/>
    <w:rsid w:val="00EF564D"/>
    <w:rsid w:val="00EF5894"/>
    <w:rsid w:val="00EF58EB"/>
    <w:rsid w:val="00EF5B91"/>
    <w:rsid w:val="00EF5EB0"/>
    <w:rsid w:val="00EF616D"/>
    <w:rsid w:val="00EF61C0"/>
    <w:rsid w:val="00EF6295"/>
    <w:rsid w:val="00EF62F2"/>
    <w:rsid w:val="00EF66A6"/>
    <w:rsid w:val="00EF66E8"/>
    <w:rsid w:val="00EF6BAC"/>
    <w:rsid w:val="00EF7306"/>
    <w:rsid w:val="00EF764A"/>
    <w:rsid w:val="00EF76F3"/>
    <w:rsid w:val="00EF7B00"/>
    <w:rsid w:val="00EF7B5E"/>
    <w:rsid w:val="00F00178"/>
    <w:rsid w:val="00F007E5"/>
    <w:rsid w:val="00F00A7A"/>
    <w:rsid w:val="00F00C12"/>
    <w:rsid w:val="00F010E9"/>
    <w:rsid w:val="00F014BB"/>
    <w:rsid w:val="00F0155B"/>
    <w:rsid w:val="00F017A8"/>
    <w:rsid w:val="00F01BB4"/>
    <w:rsid w:val="00F01DA5"/>
    <w:rsid w:val="00F01EB9"/>
    <w:rsid w:val="00F02083"/>
    <w:rsid w:val="00F02094"/>
    <w:rsid w:val="00F02109"/>
    <w:rsid w:val="00F02336"/>
    <w:rsid w:val="00F02561"/>
    <w:rsid w:val="00F025D0"/>
    <w:rsid w:val="00F026A2"/>
    <w:rsid w:val="00F02C9B"/>
    <w:rsid w:val="00F03057"/>
    <w:rsid w:val="00F0354D"/>
    <w:rsid w:val="00F035DF"/>
    <w:rsid w:val="00F03DC7"/>
    <w:rsid w:val="00F03F76"/>
    <w:rsid w:val="00F03FDC"/>
    <w:rsid w:val="00F04843"/>
    <w:rsid w:val="00F049B6"/>
    <w:rsid w:val="00F04D15"/>
    <w:rsid w:val="00F0537D"/>
    <w:rsid w:val="00F057E7"/>
    <w:rsid w:val="00F0597A"/>
    <w:rsid w:val="00F05C06"/>
    <w:rsid w:val="00F06301"/>
    <w:rsid w:val="00F063F9"/>
    <w:rsid w:val="00F06A9A"/>
    <w:rsid w:val="00F06AD8"/>
    <w:rsid w:val="00F06E58"/>
    <w:rsid w:val="00F07058"/>
    <w:rsid w:val="00F0705A"/>
    <w:rsid w:val="00F078A1"/>
    <w:rsid w:val="00F07CA2"/>
    <w:rsid w:val="00F07D63"/>
    <w:rsid w:val="00F10384"/>
    <w:rsid w:val="00F10414"/>
    <w:rsid w:val="00F10530"/>
    <w:rsid w:val="00F105FB"/>
    <w:rsid w:val="00F10A6B"/>
    <w:rsid w:val="00F10C6E"/>
    <w:rsid w:val="00F114CF"/>
    <w:rsid w:val="00F1154D"/>
    <w:rsid w:val="00F119B7"/>
    <w:rsid w:val="00F119CB"/>
    <w:rsid w:val="00F11A9F"/>
    <w:rsid w:val="00F11B91"/>
    <w:rsid w:val="00F11C9E"/>
    <w:rsid w:val="00F123C9"/>
    <w:rsid w:val="00F1241F"/>
    <w:rsid w:val="00F12448"/>
    <w:rsid w:val="00F1272A"/>
    <w:rsid w:val="00F128F1"/>
    <w:rsid w:val="00F12A1F"/>
    <w:rsid w:val="00F12F4F"/>
    <w:rsid w:val="00F1304E"/>
    <w:rsid w:val="00F13066"/>
    <w:rsid w:val="00F131A2"/>
    <w:rsid w:val="00F131D5"/>
    <w:rsid w:val="00F133B2"/>
    <w:rsid w:val="00F1345A"/>
    <w:rsid w:val="00F136BC"/>
    <w:rsid w:val="00F136E0"/>
    <w:rsid w:val="00F139BD"/>
    <w:rsid w:val="00F13E50"/>
    <w:rsid w:val="00F13E91"/>
    <w:rsid w:val="00F14236"/>
    <w:rsid w:val="00F1424C"/>
    <w:rsid w:val="00F14362"/>
    <w:rsid w:val="00F14CAB"/>
    <w:rsid w:val="00F14EF3"/>
    <w:rsid w:val="00F15028"/>
    <w:rsid w:val="00F1513D"/>
    <w:rsid w:val="00F159B2"/>
    <w:rsid w:val="00F15ADD"/>
    <w:rsid w:val="00F15BCB"/>
    <w:rsid w:val="00F15DE7"/>
    <w:rsid w:val="00F15F5D"/>
    <w:rsid w:val="00F16827"/>
    <w:rsid w:val="00F16987"/>
    <w:rsid w:val="00F16D3A"/>
    <w:rsid w:val="00F16DAA"/>
    <w:rsid w:val="00F16DD3"/>
    <w:rsid w:val="00F17158"/>
    <w:rsid w:val="00F171EA"/>
    <w:rsid w:val="00F17259"/>
    <w:rsid w:val="00F17420"/>
    <w:rsid w:val="00F175E3"/>
    <w:rsid w:val="00F17653"/>
    <w:rsid w:val="00F17E0D"/>
    <w:rsid w:val="00F20905"/>
    <w:rsid w:val="00F20BF5"/>
    <w:rsid w:val="00F20D33"/>
    <w:rsid w:val="00F21744"/>
    <w:rsid w:val="00F217C5"/>
    <w:rsid w:val="00F21C02"/>
    <w:rsid w:val="00F21C4C"/>
    <w:rsid w:val="00F21C75"/>
    <w:rsid w:val="00F221D5"/>
    <w:rsid w:val="00F225D6"/>
    <w:rsid w:val="00F2294A"/>
    <w:rsid w:val="00F2313E"/>
    <w:rsid w:val="00F2341C"/>
    <w:rsid w:val="00F23750"/>
    <w:rsid w:val="00F24019"/>
    <w:rsid w:val="00F24197"/>
    <w:rsid w:val="00F242C3"/>
    <w:rsid w:val="00F24354"/>
    <w:rsid w:val="00F2449F"/>
    <w:rsid w:val="00F24589"/>
    <w:rsid w:val="00F24D23"/>
    <w:rsid w:val="00F24EEE"/>
    <w:rsid w:val="00F2511D"/>
    <w:rsid w:val="00F25169"/>
    <w:rsid w:val="00F2581C"/>
    <w:rsid w:val="00F25AB2"/>
    <w:rsid w:val="00F25CDA"/>
    <w:rsid w:val="00F25EA7"/>
    <w:rsid w:val="00F25EDD"/>
    <w:rsid w:val="00F25FD3"/>
    <w:rsid w:val="00F25FF6"/>
    <w:rsid w:val="00F26008"/>
    <w:rsid w:val="00F261FB"/>
    <w:rsid w:val="00F26244"/>
    <w:rsid w:val="00F262EF"/>
    <w:rsid w:val="00F2643C"/>
    <w:rsid w:val="00F26933"/>
    <w:rsid w:val="00F269B6"/>
    <w:rsid w:val="00F26A0F"/>
    <w:rsid w:val="00F26BC0"/>
    <w:rsid w:val="00F26C4B"/>
    <w:rsid w:val="00F26FC4"/>
    <w:rsid w:val="00F27791"/>
    <w:rsid w:val="00F27E54"/>
    <w:rsid w:val="00F30088"/>
    <w:rsid w:val="00F3009F"/>
    <w:rsid w:val="00F30176"/>
    <w:rsid w:val="00F301D0"/>
    <w:rsid w:val="00F301EE"/>
    <w:rsid w:val="00F3025F"/>
    <w:rsid w:val="00F302DC"/>
    <w:rsid w:val="00F30473"/>
    <w:rsid w:val="00F30534"/>
    <w:rsid w:val="00F308A8"/>
    <w:rsid w:val="00F309FA"/>
    <w:rsid w:val="00F30A7D"/>
    <w:rsid w:val="00F30B1A"/>
    <w:rsid w:val="00F30C2F"/>
    <w:rsid w:val="00F30C60"/>
    <w:rsid w:val="00F30EA2"/>
    <w:rsid w:val="00F31022"/>
    <w:rsid w:val="00F31247"/>
    <w:rsid w:val="00F31471"/>
    <w:rsid w:val="00F3169E"/>
    <w:rsid w:val="00F317B0"/>
    <w:rsid w:val="00F3189C"/>
    <w:rsid w:val="00F31C17"/>
    <w:rsid w:val="00F31C75"/>
    <w:rsid w:val="00F3206A"/>
    <w:rsid w:val="00F32148"/>
    <w:rsid w:val="00F3221B"/>
    <w:rsid w:val="00F3278C"/>
    <w:rsid w:val="00F32828"/>
    <w:rsid w:val="00F32850"/>
    <w:rsid w:val="00F32A89"/>
    <w:rsid w:val="00F32C85"/>
    <w:rsid w:val="00F32E5B"/>
    <w:rsid w:val="00F32EA9"/>
    <w:rsid w:val="00F32EE6"/>
    <w:rsid w:val="00F32FF0"/>
    <w:rsid w:val="00F33369"/>
    <w:rsid w:val="00F3350E"/>
    <w:rsid w:val="00F33567"/>
    <w:rsid w:val="00F3367C"/>
    <w:rsid w:val="00F338BF"/>
    <w:rsid w:val="00F33939"/>
    <w:rsid w:val="00F33A3E"/>
    <w:rsid w:val="00F33B23"/>
    <w:rsid w:val="00F33C69"/>
    <w:rsid w:val="00F33E32"/>
    <w:rsid w:val="00F33E92"/>
    <w:rsid w:val="00F33F22"/>
    <w:rsid w:val="00F34265"/>
    <w:rsid w:val="00F3431C"/>
    <w:rsid w:val="00F34F5E"/>
    <w:rsid w:val="00F34F60"/>
    <w:rsid w:val="00F34F74"/>
    <w:rsid w:val="00F3554C"/>
    <w:rsid w:val="00F355E1"/>
    <w:rsid w:val="00F35C91"/>
    <w:rsid w:val="00F35D27"/>
    <w:rsid w:val="00F35D7C"/>
    <w:rsid w:val="00F35DE2"/>
    <w:rsid w:val="00F35E3E"/>
    <w:rsid w:val="00F363D7"/>
    <w:rsid w:val="00F3647C"/>
    <w:rsid w:val="00F3650E"/>
    <w:rsid w:val="00F36D57"/>
    <w:rsid w:val="00F37021"/>
    <w:rsid w:val="00F37087"/>
    <w:rsid w:val="00F37214"/>
    <w:rsid w:val="00F3735A"/>
    <w:rsid w:val="00F37382"/>
    <w:rsid w:val="00F375D2"/>
    <w:rsid w:val="00F37664"/>
    <w:rsid w:val="00F37BB7"/>
    <w:rsid w:val="00F37ED8"/>
    <w:rsid w:val="00F400D9"/>
    <w:rsid w:val="00F40208"/>
    <w:rsid w:val="00F406C7"/>
    <w:rsid w:val="00F4083A"/>
    <w:rsid w:val="00F40B18"/>
    <w:rsid w:val="00F40EB7"/>
    <w:rsid w:val="00F40FDE"/>
    <w:rsid w:val="00F41060"/>
    <w:rsid w:val="00F4111B"/>
    <w:rsid w:val="00F41562"/>
    <w:rsid w:val="00F415F0"/>
    <w:rsid w:val="00F4183D"/>
    <w:rsid w:val="00F42000"/>
    <w:rsid w:val="00F4278D"/>
    <w:rsid w:val="00F42802"/>
    <w:rsid w:val="00F4281F"/>
    <w:rsid w:val="00F42B24"/>
    <w:rsid w:val="00F42DCC"/>
    <w:rsid w:val="00F42DE0"/>
    <w:rsid w:val="00F42F6F"/>
    <w:rsid w:val="00F4332E"/>
    <w:rsid w:val="00F43643"/>
    <w:rsid w:val="00F4371E"/>
    <w:rsid w:val="00F4377C"/>
    <w:rsid w:val="00F44460"/>
    <w:rsid w:val="00F4449B"/>
    <w:rsid w:val="00F44B8E"/>
    <w:rsid w:val="00F44DE4"/>
    <w:rsid w:val="00F45056"/>
    <w:rsid w:val="00F453B9"/>
    <w:rsid w:val="00F45584"/>
    <w:rsid w:val="00F45778"/>
    <w:rsid w:val="00F4586E"/>
    <w:rsid w:val="00F4598D"/>
    <w:rsid w:val="00F45BC2"/>
    <w:rsid w:val="00F45E4F"/>
    <w:rsid w:val="00F462B8"/>
    <w:rsid w:val="00F464CC"/>
    <w:rsid w:val="00F465B8"/>
    <w:rsid w:val="00F466AA"/>
    <w:rsid w:val="00F467FF"/>
    <w:rsid w:val="00F469EB"/>
    <w:rsid w:val="00F46B3F"/>
    <w:rsid w:val="00F475C1"/>
    <w:rsid w:val="00F47C36"/>
    <w:rsid w:val="00F47CA8"/>
    <w:rsid w:val="00F47E91"/>
    <w:rsid w:val="00F5015A"/>
    <w:rsid w:val="00F50191"/>
    <w:rsid w:val="00F5064F"/>
    <w:rsid w:val="00F506DA"/>
    <w:rsid w:val="00F50A93"/>
    <w:rsid w:val="00F50FAF"/>
    <w:rsid w:val="00F50FD5"/>
    <w:rsid w:val="00F51198"/>
    <w:rsid w:val="00F512D4"/>
    <w:rsid w:val="00F51691"/>
    <w:rsid w:val="00F51692"/>
    <w:rsid w:val="00F517D9"/>
    <w:rsid w:val="00F51AAF"/>
    <w:rsid w:val="00F51BFD"/>
    <w:rsid w:val="00F51D36"/>
    <w:rsid w:val="00F51EAE"/>
    <w:rsid w:val="00F52234"/>
    <w:rsid w:val="00F52299"/>
    <w:rsid w:val="00F5243D"/>
    <w:rsid w:val="00F5299E"/>
    <w:rsid w:val="00F53026"/>
    <w:rsid w:val="00F5376F"/>
    <w:rsid w:val="00F53787"/>
    <w:rsid w:val="00F54059"/>
    <w:rsid w:val="00F54145"/>
    <w:rsid w:val="00F5429B"/>
    <w:rsid w:val="00F543C0"/>
    <w:rsid w:val="00F547E5"/>
    <w:rsid w:val="00F54957"/>
    <w:rsid w:val="00F54A50"/>
    <w:rsid w:val="00F54B00"/>
    <w:rsid w:val="00F54B68"/>
    <w:rsid w:val="00F54BA4"/>
    <w:rsid w:val="00F54CBA"/>
    <w:rsid w:val="00F5531B"/>
    <w:rsid w:val="00F55694"/>
    <w:rsid w:val="00F556AC"/>
    <w:rsid w:val="00F556D5"/>
    <w:rsid w:val="00F558F3"/>
    <w:rsid w:val="00F55C02"/>
    <w:rsid w:val="00F565B2"/>
    <w:rsid w:val="00F56A90"/>
    <w:rsid w:val="00F574F2"/>
    <w:rsid w:val="00F576C3"/>
    <w:rsid w:val="00F57FB2"/>
    <w:rsid w:val="00F603DD"/>
    <w:rsid w:val="00F60502"/>
    <w:rsid w:val="00F605DD"/>
    <w:rsid w:val="00F60671"/>
    <w:rsid w:val="00F6074C"/>
    <w:rsid w:val="00F60903"/>
    <w:rsid w:val="00F60906"/>
    <w:rsid w:val="00F609CF"/>
    <w:rsid w:val="00F60A7C"/>
    <w:rsid w:val="00F60A8B"/>
    <w:rsid w:val="00F60C85"/>
    <w:rsid w:val="00F60D73"/>
    <w:rsid w:val="00F610E4"/>
    <w:rsid w:val="00F6128E"/>
    <w:rsid w:val="00F6133C"/>
    <w:rsid w:val="00F6160A"/>
    <w:rsid w:val="00F6198C"/>
    <w:rsid w:val="00F61B6C"/>
    <w:rsid w:val="00F61C97"/>
    <w:rsid w:val="00F61F79"/>
    <w:rsid w:val="00F6224C"/>
    <w:rsid w:val="00F622BA"/>
    <w:rsid w:val="00F623DF"/>
    <w:rsid w:val="00F62554"/>
    <w:rsid w:val="00F6266A"/>
    <w:rsid w:val="00F626F4"/>
    <w:rsid w:val="00F63264"/>
    <w:rsid w:val="00F63855"/>
    <w:rsid w:val="00F63DC3"/>
    <w:rsid w:val="00F63E31"/>
    <w:rsid w:val="00F63F5E"/>
    <w:rsid w:val="00F63FFD"/>
    <w:rsid w:val="00F64476"/>
    <w:rsid w:val="00F65028"/>
    <w:rsid w:val="00F653F6"/>
    <w:rsid w:val="00F6552A"/>
    <w:rsid w:val="00F65BD5"/>
    <w:rsid w:val="00F66419"/>
    <w:rsid w:val="00F6673E"/>
    <w:rsid w:val="00F667C5"/>
    <w:rsid w:val="00F66919"/>
    <w:rsid w:val="00F66D09"/>
    <w:rsid w:val="00F66DF2"/>
    <w:rsid w:val="00F66E53"/>
    <w:rsid w:val="00F67253"/>
    <w:rsid w:val="00F6736C"/>
    <w:rsid w:val="00F678ED"/>
    <w:rsid w:val="00F67B28"/>
    <w:rsid w:val="00F67F63"/>
    <w:rsid w:val="00F702B0"/>
    <w:rsid w:val="00F7093C"/>
    <w:rsid w:val="00F70F87"/>
    <w:rsid w:val="00F71047"/>
    <w:rsid w:val="00F71381"/>
    <w:rsid w:val="00F715E7"/>
    <w:rsid w:val="00F71EF0"/>
    <w:rsid w:val="00F72A50"/>
    <w:rsid w:val="00F72B4F"/>
    <w:rsid w:val="00F72BC1"/>
    <w:rsid w:val="00F72BF8"/>
    <w:rsid w:val="00F72C80"/>
    <w:rsid w:val="00F72D97"/>
    <w:rsid w:val="00F72E8B"/>
    <w:rsid w:val="00F736A5"/>
    <w:rsid w:val="00F7379B"/>
    <w:rsid w:val="00F7385B"/>
    <w:rsid w:val="00F73924"/>
    <w:rsid w:val="00F73C65"/>
    <w:rsid w:val="00F73EF7"/>
    <w:rsid w:val="00F73F31"/>
    <w:rsid w:val="00F74050"/>
    <w:rsid w:val="00F742FB"/>
    <w:rsid w:val="00F744EB"/>
    <w:rsid w:val="00F745B2"/>
    <w:rsid w:val="00F74C95"/>
    <w:rsid w:val="00F74F42"/>
    <w:rsid w:val="00F750D6"/>
    <w:rsid w:val="00F75144"/>
    <w:rsid w:val="00F751A2"/>
    <w:rsid w:val="00F752D9"/>
    <w:rsid w:val="00F7535D"/>
    <w:rsid w:val="00F754BD"/>
    <w:rsid w:val="00F75504"/>
    <w:rsid w:val="00F7558E"/>
    <w:rsid w:val="00F75629"/>
    <w:rsid w:val="00F757BF"/>
    <w:rsid w:val="00F757CD"/>
    <w:rsid w:val="00F75A91"/>
    <w:rsid w:val="00F75CC4"/>
    <w:rsid w:val="00F76299"/>
    <w:rsid w:val="00F76528"/>
    <w:rsid w:val="00F766BD"/>
    <w:rsid w:val="00F766DB"/>
    <w:rsid w:val="00F767D5"/>
    <w:rsid w:val="00F76DBA"/>
    <w:rsid w:val="00F76E8F"/>
    <w:rsid w:val="00F77037"/>
    <w:rsid w:val="00F770F0"/>
    <w:rsid w:val="00F77508"/>
    <w:rsid w:val="00F77761"/>
    <w:rsid w:val="00F77D68"/>
    <w:rsid w:val="00F77F2A"/>
    <w:rsid w:val="00F80256"/>
    <w:rsid w:val="00F80938"/>
    <w:rsid w:val="00F81495"/>
    <w:rsid w:val="00F814BE"/>
    <w:rsid w:val="00F81509"/>
    <w:rsid w:val="00F82079"/>
    <w:rsid w:val="00F8210E"/>
    <w:rsid w:val="00F8228B"/>
    <w:rsid w:val="00F8238C"/>
    <w:rsid w:val="00F823DB"/>
    <w:rsid w:val="00F82814"/>
    <w:rsid w:val="00F8299B"/>
    <w:rsid w:val="00F82A80"/>
    <w:rsid w:val="00F82B75"/>
    <w:rsid w:val="00F82BCB"/>
    <w:rsid w:val="00F82BE5"/>
    <w:rsid w:val="00F82C8F"/>
    <w:rsid w:val="00F82CB8"/>
    <w:rsid w:val="00F82F33"/>
    <w:rsid w:val="00F831A9"/>
    <w:rsid w:val="00F832F0"/>
    <w:rsid w:val="00F83453"/>
    <w:rsid w:val="00F8369F"/>
    <w:rsid w:val="00F836B4"/>
    <w:rsid w:val="00F836B5"/>
    <w:rsid w:val="00F836DF"/>
    <w:rsid w:val="00F83C4D"/>
    <w:rsid w:val="00F8422F"/>
    <w:rsid w:val="00F84488"/>
    <w:rsid w:val="00F8472D"/>
    <w:rsid w:val="00F84945"/>
    <w:rsid w:val="00F8496E"/>
    <w:rsid w:val="00F84D74"/>
    <w:rsid w:val="00F85062"/>
    <w:rsid w:val="00F854AD"/>
    <w:rsid w:val="00F8552A"/>
    <w:rsid w:val="00F85C11"/>
    <w:rsid w:val="00F85EA7"/>
    <w:rsid w:val="00F862D1"/>
    <w:rsid w:val="00F8667E"/>
    <w:rsid w:val="00F866EF"/>
    <w:rsid w:val="00F87438"/>
    <w:rsid w:val="00F8772E"/>
    <w:rsid w:val="00F877EB"/>
    <w:rsid w:val="00F87824"/>
    <w:rsid w:val="00F87924"/>
    <w:rsid w:val="00F879A5"/>
    <w:rsid w:val="00F87BBC"/>
    <w:rsid w:val="00F87D9E"/>
    <w:rsid w:val="00F87F3C"/>
    <w:rsid w:val="00F9007B"/>
    <w:rsid w:val="00F901A0"/>
    <w:rsid w:val="00F90240"/>
    <w:rsid w:val="00F902A2"/>
    <w:rsid w:val="00F905B9"/>
    <w:rsid w:val="00F907B4"/>
    <w:rsid w:val="00F908E0"/>
    <w:rsid w:val="00F90A51"/>
    <w:rsid w:val="00F90B5E"/>
    <w:rsid w:val="00F90C77"/>
    <w:rsid w:val="00F9113F"/>
    <w:rsid w:val="00F9128E"/>
    <w:rsid w:val="00F9135B"/>
    <w:rsid w:val="00F915F4"/>
    <w:rsid w:val="00F916EA"/>
    <w:rsid w:val="00F91710"/>
    <w:rsid w:val="00F91B63"/>
    <w:rsid w:val="00F91C06"/>
    <w:rsid w:val="00F91D2B"/>
    <w:rsid w:val="00F91EF1"/>
    <w:rsid w:val="00F9218F"/>
    <w:rsid w:val="00F9283D"/>
    <w:rsid w:val="00F92A8E"/>
    <w:rsid w:val="00F92AA5"/>
    <w:rsid w:val="00F92BCC"/>
    <w:rsid w:val="00F92F96"/>
    <w:rsid w:val="00F9327B"/>
    <w:rsid w:val="00F93447"/>
    <w:rsid w:val="00F93595"/>
    <w:rsid w:val="00F93987"/>
    <w:rsid w:val="00F940A0"/>
    <w:rsid w:val="00F94195"/>
    <w:rsid w:val="00F941DB"/>
    <w:rsid w:val="00F947EE"/>
    <w:rsid w:val="00F954F6"/>
    <w:rsid w:val="00F957AC"/>
    <w:rsid w:val="00F9580B"/>
    <w:rsid w:val="00F95B42"/>
    <w:rsid w:val="00F95B6E"/>
    <w:rsid w:val="00F960F7"/>
    <w:rsid w:val="00F964FB"/>
    <w:rsid w:val="00F96801"/>
    <w:rsid w:val="00F96AAC"/>
    <w:rsid w:val="00F96CC9"/>
    <w:rsid w:val="00F96EF0"/>
    <w:rsid w:val="00F9770C"/>
    <w:rsid w:val="00F97AD3"/>
    <w:rsid w:val="00F97B7E"/>
    <w:rsid w:val="00F97DE2"/>
    <w:rsid w:val="00F97EC4"/>
    <w:rsid w:val="00FA003F"/>
    <w:rsid w:val="00FA02ED"/>
    <w:rsid w:val="00FA05E9"/>
    <w:rsid w:val="00FA062E"/>
    <w:rsid w:val="00FA06BC"/>
    <w:rsid w:val="00FA0801"/>
    <w:rsid w:val="00FA0939"/>
    <w:rsid w:val="00FA0C21"/>
    <w:rsid w:val="00FA0CC2"/>
    <w:rsid w:val="00FA0D68"/>
    <w:rsid w:val="00FA0ED2"/>
    <w:rsid w:val="00FA10B9"/>
    <w:rsid w:val="00FA14B7"/>
    <w:rsid w:val="00FA1552"/>
    <w:rsid w:val="00FA191A"/>
    <w:rsid w:val="00FA196B"/>
    <w:rsid w:val="00FA1BD0"/>
    <w:rsid w:val="00FA1C1E"/>
    <w:rsid w:val="00FA1EB8"/>
    <w:rsid w:val="00FA1EBF"/>
    <w:rsid w:val="00FA1EC2"/>
    <w:rsid w:val="00FA22A6"/>
    <w:rsid w:val="00FA24FF"/>
    <w:rsid w:val="00FA251C"/>
    <w:rsid w:val="00FA264E"/>
    <w:rsid w:val="00FA28A4"/>
    <w:rsid w:val="00FA29E4"/>
    <w:rsid w:val="00FA2ABC"/>
    <w:rsid w:val="00FA2D7A"/>
    <w:rsid w:val="00FA3351"/>
    <w:rsid w:val="00FA3460"/>
    <w:rsid w:val="00FA37C9"/>
    <w:rsid w:val="00FA3F1B"/>
    <w:rsid w:val="00FA3F20"/>
    <w:rsid w:val="00FA4156"/>
    <w:rsid w:val="00FA43C1"/>
    <w:rsid w:val="00FA45D3"/>
    <w:rsid w:val="00FA4EE7"/>
    <w:rsid w:val="00FA4FA0"/>
    <w:rsid w:val="00FA4FB2"/>
    <w:rsid w:val="00FA543E"/>
    <w:rsid w:val="00FA55F0"/>
    <w:rsid w:val="00FA5624"/>
    <w:rsid w:val="00FA56D2"/>
    <w:rsid w:val="00FA572A"/>
    <w:rsid w:val="00FA573B"/>
    <w:rsid w:val="00FA5B91"/>
    <w:rsid w:val="00FA5C4D"/>
    <w:rsid w:val="00FA5CC8"/>
    <w:rsid w:val="00FA5DEC"/>
    <w:rsid w:val="00FA69A6"/>
    <w:rsid w:val="00FA6A7A"/>
    <w:rsid w:val="00FA6BD4"/>
    <w:rsid w:val="00FA6CA9"/>
    <w:rsid w:val="00FA7087"/>
    <w:rsid w:val="00FA7B41"/>
    <w:rsid w:val="00FA7DB6"/>
    <w:rsid w:val="00FB00AD"/>
    <w:rsid w:val="00FB06A2"/>
    <w:rsid w:val="00FB071B"/>
    <w:rsid w:val="00FB0884"/>
    <w:rsid w:val="00FB0942"/>
    <w:rsid w:val="00FB0DD0"/>
    <w:rsid w:val="00FB1159"/>
    <w:rsid w:val="00FB13C2"/>
    <w:rsid w:val="00FB13D6"/>
    <w:rsid w:val="00FB16A1"/>
    <w:rsid w:val="00FB17F2"/>
    <w:rsid w:val="00FB1826"/>
    <w:rsid w:val="00FB191B"/>
    <w:rsid w:val="00FB191F"/>
    <w:rsid w:val="00FB1941"/>
    <w:rsid w:val="00FB1FEF"/>
    <w:rsid w:val="00FB21AC"/>
    <w:rsid w:val="00FB2321"/>
    <w:rsid w:val="00FB284F"/>
    <w:rsid w:val="00FB2974"/>
    <w:rsid w:val="00FB29BC"/>
    <w:rsid w:val="00FB2BE2"/>
    <w:rsid w:val="00FB2C73"/>
    <w:rsid w:val="00FB300E"/>
    <w:rsid w:val="00FB3757"/>
    <w:rsid w:val="00FB3992"/>
    <w:rsid w:val="00FB427F"/>
    <w:rsid w:val="00FB4599"/>
    <w:rsid w:val="00FB45FF"/>
    <w:rsid w:val="00FB462E"/>
    <w:rsid w:val="00FB49AD"/>
    <w:rsid w:val="00FB4A49"/>
    <w:rsid w:val="00FB4B22"/>
    <w:rsid w:val="00FB4D45"/>
    <w:rsid w:val="00FB4FDB"/>
    <w:rsid w:val="00FB526A"/>
    <w:rsid w:val="00FB54BC"/>
    <w:rsid w:val="00FB54DE"/>
    <w:rsid w:val="00FB554E"/>
    <w:rsid w:val="00FB56D5"/>
    <w:rsid w:val="00FB5790"/>
    <w:rsid w:val="00FB57B9"/>
    <w:rsid w:val="00FB57BD"/>
    <w:rsid w:val="00FB5D26"/>
    <w:rsid w:val="00FB5D66"/>
    <w:rsid w:val="00FB5D97"/>
    <w:rsid w:val="00FB6044"/>
    <w:rsid w:val="00FB60AF"/>
    <w:rsid w:val="00FB62A2"/>
    <w:rsid w:val="00FB64C7"/>
    <w:rsid w:val="00FB67AC"/>
    <w:rsid w:val="00FB67F9"/>
    <w:rsid w:val="00FB69EC"/>
    <w:rsid w:val="00FB6A37"/>
    <w:rsid w:val="00FB6BD9"/>
    <w:rsid w:val="00FB6D40"/>
    <w:rsid w:val="00FB75F2"/>
    <w:rsid w:val="00FB7954"/>
    <w:rsid w:val="00FB795B"/>
    <w:rsid w:val="00FB7A5C"/>
    <w:rsid w:val="00FC037D"/>
    <w:rsid w:val="00FC038A"/>
    <w:rsid w:val="00FC03B8"/>
    <w:rsid w:val="00FC0402"/>
    <w:rsid w:val="00FC07BE"/>
    <w:rsid w:val="00FC09A0"/>
    <w:rsid w:val="00FC0A2C"/>
    <w:rsid w:val="00FC0CC2"/>
    <w:rsid w:val="00FC1081"/>
    <w:rsid w:val="00FC154E"/>
    <w:rsid w:val="00FC15E1"/>
    <w:rsid w:val="00FC169B"/>
    <w:rsid w:val="00FC204C"/>
    <w:rsid w:val="00FC20DB"/>
    <w:rsid w:val="00FC279A"/>
    <w:rsid w:val="00FC2A61"/>
    <w:rsid w:val="00FC2CD2"/>
    <w:rsid w:val="00FC3097"/>
    <w:rsid w:val="00FC36E2"/>
    <w:rsid w:val="00FC375C"/>
    <w:rsid w:val="00FC39A6"/>
    <w:rsid w:val="00FC39F0"/>
    <w:rsid w:val="00FC3BB1"/>
    <w:rsid w:val="00FC3DEA"/>
    <w:rsid w:val="00FC3E2B"/>
    <w:rsid w:val="00FC4960"/>
    <w:rsid w:val="00FC4FD5"/>
    <w:rsid w:val="00FC524E"/>
    <w:rsid w:val="00FC52C0"/>
    <w:rsid w:val="00FC55C0"/>
    <w:rsid w:val="00FC56DF"/>
    <w:rsid w:val="00FC56E9"/>
    <w:rsid w:val="00FC57AD"/>
    <w:rsid w:val="00FC5A06"/>
    <w:rsid w:val="00FC66AD"/>
    <w:rsid w:val="00FC6838"/>
    <w:rsid w:val="00FC6B70"/>
    <w:rsid w:val="00FC6BF8"/>
    <w:rsid w:val="00FC707F"/>
    <w:rsid w:val="00FC72D4"/>
    <w:rsid w:val="00FC7475"/>
    <w:rsid w:val="00FC78C0"/>
    <w:rsid w:val="00FC7978"/>
    <w:rsid w:val="00FC79EC"/>
    <w:rsid w:val="00FC7C90"/>
    <w:rsid w:val="00FC7CDB"/>
    <w:rsid w:val="00FD037E"/>
    <w:rsid w:val="00FD0C36"/>
    <w:rsid w:val="00FD0D5D"/>
    <w:rsid w:val="00FD0FBE"/>
    <w:rsid w:val="00FD107C"/>
    <w:rsid w:val="00FD1112"/>
    <w:rsid w:val="00FD147C"/>
    <w:rsid w:val="00FD1702"/>
    <w:rsid w:val="00FD1710"/>
    <w:rsid w:val="00FD18F7"/>
    <w:rsid w:val="00FD1DA8"/>
    <w:rsid w:val="00FD262E"/>
    <w:rsid w:val="00FD2BA9"/>
    <w:rsid w:val="00FD2D7C"/>
    <w:rsid w:val="00FD2DDE"/>
    <w:rsid w:val="00FD3792"/>
    <w:rsid w:val="00FD3E3B"/>
    <w:rsid w:val="00FD455B"/>
    <w:rsid w:val="00FD47E4"/>
    <w:rsid w:val="00FD4B02"/>
    <w:rsid w:val="00FD4B76"/>
    <w:rsid w:val="00FD4BD6"/>
    <w:rsid w:val="00FD4C61"/>
    <w:rsid w:val="00FD4D01"/>
    <w:rsid w:val="00FD5739"/>
    <w:rsid w:val="00FD584A"/>
    <w:rsid w:val="00FD5FE4"/>
    <w:rsid w:val="00FD6461"/>
    <w:rsid w:val="00FD64AF"/>
    <w:rsid w:val="00FD658D"/>
    <w:rsid w:val="00FD6D02"/>
    <w:rsid w:val="00FD6DBB"/>
    <w:rsid w:val="00FD6ED8"/>
    <w:rsid w:val="00FD71B7"/>
    <w:rsid w:val="00FD7520"/>
    <w:rsid w:val="00FD75FB"/>
    <w:rsid w:val="00FD762B"/>
    <w:rsid w:val="00FD7A45"/>
    <w:rsid w:val="00FD7A72"/>
    <w:rsid w:val="00FD7D1A"/>
    <w:rsid w:val="00FE01D5"/>
    <w:rsid w:val="00FE0E3F"/>
    <w:rsid w:val="00FE0EB0"/>
    <w:rsid w:val="00FE106E"/>
    <w:rsid w:val="00FE1092"/>
    <w:rsid w:val="00FE123F"/>
    <w:rsid w:val="00FE1884"/>
    <w:rsid w:val="00FE1A3D"/>
    <w:rsid w:val="00FE1FC5"/>
    <w:rsid w:val="00FE2197"/>
    <w:rsid w:val="00FE21A8"/>
    <w:rsid w:val="00FE2230"/>
    <w:rsid w:val="00FE2AE2"/>
    <w:rsid w:val="00FE2B51"/>
    <w:rsid w:val="00FE2C22"/>
    <w:rsid w:val="00FE2E46"/>
    <w:rsid w:val="00FE2F90"/>
    <w:rsid w:val="00FE2FF0"/>
    <w:rsid w:val="00FE3832"/>
    <w:rsid w:val="00FE38A0"/>
    <w:rsid w:val="00FE3952"/>
    <w:rsid w:val="00FE3AA3"/>
    <w:rsid w:val="00FE3ABF"/>
    <w:rsid w:val="00FE3CE7"/>
    <w:rsid w:val="00FE3DB5"/>
    <w:rsid w:val="00FE3EC5"/>
    <w:rsid w:val="00FE4245"/>
    <w:rsid w:val="00FE42CF"/>
    <w:rsid w:val="00FE44A5"/>
    <w:rsid w:val="00FE45DD"/>
    <w:rsid w:val="00FE47A9"/>
    <w:rsid w:val="00FE488D"/>
    <w:rsid w:val="00FE4A26"/>
    <w:rsid w:val="00FE4B7B"/>
    <w:rsid w:val="00FE4CD4"/>
    <w:rsid w:val="00FE4F64"/>
    <w:rsid w:val="00FE5579"/>
    <w:rsid w:val="00FE5867"/>
    <w:rsid w:val="00FE58C8"/>
    <w:rsid w:val="00FE5ACB"/>
    <w:rsid w:val="00FE68EB"/>
    <w:rsid w:val="00FE6BBC"/>
    <w:rsid w:val="00FE6CFC"/>
    <w:rsid w:val="00FE701B"/>
    <w:rsid w:val="00FE73F6"/>
    <w:rsid w:val="00FE7746"/>
    <w:rsid w:val="00FE7982"/>
    <w:rsid w:val="00FE7AFF"/>
    <w:rsid w:val="00FE7E34"/>
    <w:rsid w:val="00FE7FCF"/>
    <w:rsid w:val="00FF008C"/>
    <w:rsid w:val="00FF063E"/>
    <w:rsid w:val="00FF07F0"/>
    <w:rsid w:val="00FF07F5"/>
    <w:rsid w:val="00FF0E90"/>
    <w:rsid w:val="00FF0EA2"/>
    <w:rsid w:val="00FF0EE8"/>
    <w:rsid w:val="00FF0FC9"/>
    <w:rsid w:val="00FF149B"/>
    <w:rsid w:val="00FF1506"/>
    <w:rsid w:val="00FF1934"/>
    <w:rsid w:val="00FF1A27"/>
    <w:rsid w:val="00FF1A77"/>
    <w:rsid w:val="00FF1F03"/>
    <w:rsid w:val="00FF1FA2"/>
    <w:rsid w:val="00FF201E"/>
    <w:rsid w:val="00FF208B"/>
    <w:rsid w:val="00FF22CB"/>
    <w:rsid w:val="00FF26B1"/>
    <w:rsid w:val="00FF2F16"/>
    <w:rsid w:val="00FF3010"/>
    <w:rsid w:val="00FF3102"/>
    <w:rsid w:val="00FF3175"/>
    <w:rsid w:val="00FF3283"/>
    <w:rsid w:val="00FF33DC"/>
    <w:rsid w:val="00FF3882"/>
    <w:rsid w:val="00FF3EB1"/>
    <w:rsid w:val="00FF406D"/>
    <w:rsid w:val="00FF42A1"/>
    <w:rsid w:val="00FF4497"/>
    <w:rsid w:val="00FF46F1"/>
    <w:rsid w:val="00FF4717"/>
    <w:rsid w:val="00FF4C32"/>
    <w:rsid w:val="00FF5460"/>
    <w:rsid w:val="00FF5473"/>
    <w:rsid w:val="00FF57B2"/>
    <w:rsid w:val="00FF5858"/>
    <w:rsid w:val="00FF59D9"/>
    <w:rsid w:val="00FF5BBF"/>
    <w:rsid w:val="00FF6419"/>
    <w:rsid w:val="00FF64C0"/>
    <w:rsid w:val="00FF6509"/>
    <w:rsid w:val="00FF68D6"/>
    <w:rsid w:val="00FF6C3D"/>
    <w:rsid w:val="00FF6C74"/>
    <w:rsid w:val="00FF6CCA"/>
    <w:rsid w:val="00FF6D7E"/>
    <w:rsid w:val="00FF7695"/>
    <w:rsid w:val="00FF7704"/>
    <w:rsid w:val="00FF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7C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6094C"/>
    <w:pPr>
      <w:keepNext/>
      <w:ind w:left="3828"/>
      <w:outlineLvl w:val="0"/>
    </w:pPr>
    <w:rPr>
      <w:rFonts w:eastAsia="Calibri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553D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F82B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3C2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1345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F216D"/>
    <w:rPr>
      <w:rFonts w:ascii="Cambria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99"/>
    <w:qFormat/>
    <w:rsid w:val="005F15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C7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7C76"/>
    <w:rPr>
      <w:rFonts w:ascii="Segoe UI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rsid w:val="00992F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92F6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992F6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92F67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10154D"/>
    <w:pPr>
      <w:tabs>
        <w:tab w:val="left" w:pos="4140"/>
      </w:tabs>
      <w:ind w:right="5035"/>
      <w:jc w:val="both"/>
    </w:pPr>
    <w:rPr>
      <w:rFonts w:eastAsia="Calibri"/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86183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0154D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86183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10154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locked/>
    <w:rsid w:val="0010154D"/>
    <w:rPr>
      <w:rFonts w:cs="Times New Roman"/>
      <w:b/>
    </w:rPr>
  </w:style>
  <w:style w:type="character" w:customStyle="1" w:styleId="14pt">
    <w:name w:val="Основной текст + 14 pt"/>
    <w:aliases w:val="Не полужирный2"/>
    <w:basedOn w:val="DefaultParagraphFont"/>
    <w:uiPriority w:val="99"/>
    <w:rsid w:val="00E2410C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FontStyle11">
    <w:name w:val="Font Style11"/>
    <w:uiPriority w:val="99"/>
    <w:rsid w:val="0086094C"/>
    <w:rPr>
      <w:rFonts w:ascii="Times New Roman" w:hAnsi="Times New Roman"/>
      <w:sz w:val="26"/>
    </w:rPr>
  </w:style>
  <w:style w:type="paragraph" w:styleId="NoSpacing">
    <w:name w:val="No Spacing"/>
    <w:uiPriority w:val="99"/>
    <w:qFormat/>
    <w:rsid w:val="0086094C"/>
    <w:rPr>
      <w:lang w:eastAsia="en-US"/>
    </w:rPr>
  </w:style>
  <w:style w:type="character" w:customStyle="1" w:styleId="2">
    <w:name w:val="Знак Знак2"/>
    <w:uiPriority w:val="99"/>
    <w:rsid w:val="00C51AD0"/>
    <w:rPr>
      <w:sz w:val="24"/>
      <w:lang w:val="ru-RU" w:eastAsia="ru-RU"/>
    </w:rPr>
  </w:style>
  <w:style w:type="character" w:customStyle="1" w:styleId="21">
    <w:name w:val="Знак Знак21"/>
    <w:uiPriority w:val="99"/>
    <w:rsid w:val="008A2985"/>
    <w:rPr>
      <w:sz w:val="24"/>
      <w:lang w:val="ru-RU" w:eastAsia="ru-RU"/>
    </w:rPr>
  </w:style>
  <w:style w:type="character" w:styleId="Emphasis">
    <w:name w:val="Emphasis"/>
    <w:basedOn w:val="DefaultParagraphFont"/>
    <w:uiPriority w:val="99"/>
    <w:qFormat/>
    <w:locked/>
    <w:rsid w:val="00B15A9C"/>
    <w:rPr>
      <w:rFonts w:cs="Times New Roman"/>
      <w:i/>
      <w:iCs/>
    </w:rPr>
  </w:style>
  <w:style w:type="table" w:styleId="TableGrid">
    <w:name w:val="Table Grid"/>
    <w:basedOn w:val="TableNormal"/>
    <w:uiPriority w:val="99"/>
    <w:locked/>
    <w:rsid w:val="003C377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1"/>
    <w:uiPriority w:val="99"/>
    <w:rsid w:val="00DF277D"/>
    <w:pPr>
      <w:spacing w:after="120" w:line="480" w:lineRule="auto"/>
      <w:ind w:left="283"/>
    </w:pPr>
    <w:rPr>
      <w:rFonts w:ascii="Calibri" w:eastAsia="Calibri" w:hAnsi="Calibri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D5423"/>
    <w:rPr>
      <w:rFonts w:ascii="Times New Roman" w:hAnsi="Times New Roman" w:cs="Times New Roman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locked/>
    <w:rsid w:val="00DF277D"/>
    <w:rPr>
      <w:sz w:val="24"/>
      <w:lang w:val="ru-RU" w:eastAsia="ru-RU"/>
    </w:rPr>
  </w:style>
  <w:style w:type="character" w:customStyle="1" w:styleId="22">
    <w:name w:val="Знак Знак22"/>
    <w:uiPriority w:val="99"/>
    <w:rsid w:val="002F29B6"/>
    <w:rPr>
      <w:rFonts w:ascii="Bookman Old Style" w:hAnsi="Bookman Old Style"/>
      <w:sz w:val="24"/>
      <w:lang w:val="uk-UA" w:eastAsia="uk-UA"/>
    </w:rPr>
  </w:style>
  <w:style w:type="character" w:styleId="Hyperlink">
    <w:name w:val="Hyperlink"/>
    <w:basedOn w:val="DefaultParagraphFont"/>
    <w:uiPriority w:val="99"/>
    <w:rsid w:val="00FB071B"/>
    <w:rPr>
      <w:rFonts w:cs="Times New Roman"/>
      <w:color w:val="0000FF"/>
      <w:u w:val="single"/>
    </w:rPr>
  </w:style>
  <w:style w:type="paragraph" w:styleId="ListNumber">
    <w:name w:val="List Number"/>
    <w:basedOn w:val="Normal"/>
    <w:uiPriority w:val="99"/>
    <w:rsid w:val="00D035B6"/>
    <w:pPr>
      <w:tabs>
        <w:tab w:val="num" w:pos="1429"/>
      </w:tabs>
      <w:ind w:firstLine="709"/>
      <w:jc w:val="both"/>
    </w:pPr>
    <w:rPr>
      <w:rFonts w:eastAsia="Calibri"/>
      <w:sz w:val="28"/>
      <w:szCs w:val="20"/>
      <w:lang w:val="uk-UA"/>
    </w:rPr>
  </w:style>
  <w:style w:type="character" w:customStyle="1" w:styleId="23">
    <w:name w:val="Знак Знак23"/>
    <w:uiPriority w:val="99"/>
    <w:rsid w:val="00634385"/>
    <w:rPr>
      <w:rFonts w:ascii="Bookman Old Style" w:hAnsi="Bookman Old Style"/>
      <w:sz w:val="24"/>
      <w:lang w:val="uk-UA" w:eastAsia="uk-UA"/>
    </w:rPr>
  </w:style>
  <w:style w:type="paragraph" w:styleId="BodyText3">
    <w:name w:val="Body Text 3"/>
    <w:basedOn w:val="Normal"/>
    <w:link w:val="BodyText3Char"/>
    <w:uiPriority w:val="99"/>
    <w:rsid w:val="00BE6241"/>
    <w:pPr>
      <w:spacing w:after="120"/>
    </w:pPr>
    <w:rPr>
      <w:rFonts w:eastAsia="Calibri"/>
      <w:sz w:val="16"/>
      <w:szCs w:val="16"/>
      <w:lang w:val="uk-UA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16D"/>
    <w:rPr>
      <w:rFonts w:ascii="Times New Roman" w:hAnsi="Times New Roman" w:cs="Times New Roman"/>
      <w:sz w:val="16"/>
      <w:szCs w:val="16"/>
    </w:rPr>
  </w:style>
  <w:style w:type="character" w:customStyle="1" w:styleId="a">
    <w:name w:val="Верхний колонтитул Знак"/>
    <w:basedOn w:val="DefaultParagraphFont"/>
    <w:uiPriority w:val="99"/>
    <w:rsid w:val="001E6816"/>
    <w:rPr>
      <w:rFonts w:cs="Times New Roman"/>
      <w:lang w:bidi="ar-SA"/>
    </w:rPr>
  </w:style>
  <w:style w:type="character" w:customStyle="1" w:styleId="st">
    <w:name w:val="st"/>
    <w:basedOn w:val="DefaultParagraphFont"/>
    <w:uiPriority w:val="99"/>
    <w:rsid w:val="00AE2F91"/>
    <w:rPr>
      <w:rFonts w:cs="Times New Roman"/>
    </w:rPr>
  </w:style>
  <w:style w:type="character" w:customStyle="1" w:styleId="sfzihbbwxsm">
    <w:name w:val="sfzihb b w xsm"/>
    <w:basedOn w:val="DefaultParagraphFont"/>
    <w:uiPriority w:val="99"/>
    <w:rsid w:val="00AE2F91"/>
    <w:rPr>
      <w:rFonts w:cs="Times New Roman"/>
    </w:rPr>
  </w:style>
  <w:style w:type="paragraph" w:customStyle="1" w:styleId="a0">
    <w:name w:val="Содержимое таблицы"/>
    <w:basedOn w:val="Normal"/>
    <w:uiPriority w:val="99"/>
    <w:rsid w:val="00AE2F91"/>
    <w:pPr>
      <w:widowControl w:val="0"/>
      <w:suppressLineNumbers/>
      <w:suppressAutoHyphens/>
    </w:pPr>
    <w:rPr>
      <w:rFonts w:cs="Mangal"/>
      <w:kern w:val="1"/>
      <w:lang w:eastAsia="hi-IN" w:bidi="hi-IN"/>
    </w:rPr>
  </w:style>
  <w:style w:type="paragraph" w:customStyle="1" w:styleId="msonormalcxspmiddle">
    <w:name w:val="msonormalcxspmiddle"/>
    <w:basedOn w:val="Normal"/>
    <w:uiPriority w:val="99"/>
    <w:rsid w:val="00AE2F91"/>
    <w:pPr>
      <w:spacing w:before="100" w:beforeAutospacing="1" w:after="100" w:afterAutospacing="1"/>
    </w:pPr>
    <w:rPr>
      <w:rFonts w:eastAsia="Calibri"/>
    </w:rPr>
  </w:style>
  <w:style w:type="paragraph" w:styleId="HTMLPreformatted">
    <w:name w:val="HTML Preformatted"/>
    <w:basedOn w:val="Normal"/>
    <w:link w:val="HTMLPreformattedChar"/>
    <w:uiPriority w:val="99"/>
    <w:rsid w:val="00A102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27413"/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 Знак Знак Знак Знак1 Знак"/>
    <w:basedOn w:val="Normal"/>
    <w:uiPriority w:val="99"/>
    <w:rsid w:val="00167DF7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Normal"/>
    <w:uiPriority w:val="99"/>
    <w:rsid w:val="000F14AF"/>
    <w:pPr>
      <w:ind w:left="720" w:firstLine="709"/>
      <w:contextualSpacing/>
    </w:pPr>
    <w:rPr>
      <w:rFonts w:eastAsia="Calibri"/>
      <w:sz w:val="28"/>
      <w:lang w:val="uk-UA"/>
    </w:rPr>
  </w:style>
  <w:style w:type="paragraph" w:customStyle="1" w:styleId="20">
    <w:name w:val="Абзац списка2"/>
    <w:basedOn w:val="Normal"/>
    <w:uiPriority w:val="99"/>
    <w:rsid w:val="00066205"/>
    <w:pPr>
      <w:ind w:left="720" w:firstLine="709"/>
      <w:contextualSpacing/>
    </w:pPr>
    <w:rPr>
      <w:rFonts w:eastAsia="Calibri"/>
      <w:sz w:val="28"/>
      <w:lang w:val="uk-UA"/>
    </w:rPr>
  </w:style>
  <w:style w:type="paragraph" w:customStyle="1" w:styleId="rvps2">
    <w:name w:val="rvps2"/>
    <w:basedOn w:val="Normal"/>
    <w:uiPriority w:val="99"/>
    <w:rsid w:val="00D94373"/>
    <w:pPr>
      <w:spacing w:before="100" w:beforeAutospacing="1" w:after="100" w:afterAutospacing="1"/>
    </w:pPr>
    <w:rPr>
      <w:rFonts w:eastAsia="Calibri"/>
    </w:rPr>
  </w:style>
  <w:style w:type="character" w:customStyle="1" w:styleId="rvts9">
    <w:name w:val="rvts9"/>
    <w:basedOn w:val="DefaultParagraphFont"/>
    <w:uiPriority w:val="99"/>
    <w:rsid w:val="00D94373"/>
    <w:rPr>
      <w:rFonts w:cs="Times New Roman"/>
    </w:rPr>
  </w:style>
  <w:style w:type="character" w:customStyle="1" w:styleId="highlightedsearchterm">
    <w:name w:val="highlightedsearchterm"/>
    <w:basedOn w:val="DefaultParagraphFont"/>
    <w:uiPriority w:val="99"/>
    <w:rsid w:val="0057195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F742FB"/>
    <w:rPr>
      <w:rFonts w:cs="Times New Roman"/>
      <w:color w:val="800080"/>
      <w:u w:val="single"/>
    </w:rPr>
  </w:style>
  <w:style w:type="character" w:customStyle="1" w:styleId="fontstyle110">
    <w:name w:val="fontstyle11"/>
    <w:uiPriority w:val="99"/>
    <w:rsid w:val="00365C88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rsid w:val="00BD5BBB"/>
    <w:rPr>
      <w:rFonts w:cs="Times New Roman"/>
    </w:rPr>
  </w:style>
  <w:style w:type="character" w:customStyle="1" w:styleId="10">
    <w:name w:val="Знак Знак1"/>
    <w:uiPriority w:val="99"/>
    <w:rsid w:val="00BD5BBB"/>
    <w:rPr>
      <w:sz w:val="24"/>
      <w:lang w:val="ru-RU" w:eastAsia="ru-RU"/>
    </w:rPr>
  </w:style>
  <w:style w:type="character" w:customStyle="1" w:styleId="apple-converted-space">
    <w:name w:val="apple-converted-space"/>
    <w:uiPriority w:val="99"/>
    <w:rsid w:val="00BD5BBB"/>
  </w:style>
  <w:style w:type="character" w:customStyle="1" w:styleId="grame">
    <w:name w:val="grame"/>
    <w:uiPriority w:val="99"/>
    <w:rsid w:val="00BD5BBB"/>
  </w:style>
  <w:style w:type="paragraph" w:customStyle="1" w:styleId="12">
    <w:name w:val="Знак Знак Знак Знак Знак Знак Знак Знак1 Знак"/>
    <w:basedOn w:val="Normal"/>
    <w:uiPriority w:val="99"/>
    <w:rsid w:val="00BD5BBB"/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1">
    <w:name w:val="Знак Знак"/>
    <w:uiPriority w:val="99"/>
    <w:rsid w:val="00BD5BBB"/>
    <w:rPr>
      <w:rFonts w:ascii="Segoe UI" w:hAnsi="Segoe UI"/>
      <w:sz w:val="18"/>
      <w:lang w:val="ru-RU" w:eastAsia="ru-RU"/>
    </w:rPr>
  </w:style>
  <w:style w:type="paragraph" w:customStyle="1" w:styleId="a2">
    <w:name w:val="Знак Знак Знак Знак Знак Знак Знак"/>
    <w:basedOn w:val="Normal"/>
    <w:uiPriority w:val="99"/>
    <w:rsid w:val="00BD5BBB"/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xfmc1">
    <w:name w:val="xfmc1"/>
    <w:uiPriority w:val="99"/>
    <w:rsid w:val="00BD5BBB"/>
  </w:style>
  <w:style w:type="table" w:customStyle="1" w:styleId="13">
    <w:name w:val="Сетка таблицы светлая1"/>
    <w:uiPriority w:val="99"/>
    <w:rsid w:val="00BD5BBB"/>
    <w:rPr>
      <w:rFonts w:eastAsia="Times New Roman"/>
      <w:sz w:val="20"/>
      <w:szCs w:val="20"/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Знак Знак24"/>
    <w:uiPriority w:val="99"/>
    <w:rsid w:val="00FE73F6"/>
    <w:rPr>
      <w:rFonts w:ascii="Bookman Old Style" w:hAnsi="Bookman Old Style"/>
      <w:sz w:val="24"/>
      <w:lang w:val="uk-UA" w:eastAsia="uk-UA"/>
    </w:rPr>
  </w:style>
  <w:style w:type="character" w:customStyle="1" w:styleId="f">
    <w:name w:val="f"/>
    <w:basedOn w:val="DefaultParagraphFont"/>
    <w:uiPriority w:val="99"/>
    <w:rsid w:val="00D320D9"/>
    <w:rPr>
      <w:rFonts w:cs="Times New Roman"/>
    </w:rPr>
  </w:style>
  <w:style w:type="paragraph" w:customStyle="1" w:styleId="14">
    <w:name w:val="Без интервала1"/>
    <w:uiPriority w:val="99"/>
    <w:rsid w:val="00026F24"/>
    <w:rPr>
      <w:rFonts w:eastAsia="Times New Roman"/>
      <w:lang w:eastAsia="en-US"/>
    </w:rPr>
  </w:style>
  <w:style w:type="character" w:customStyle="1" w:styleId="25">
    <w:name w:val="Знак Знак25"/>
    <w:uiPriority w:val="99"/>
    <w:rsid w:val="00DB6A79"/>
    <w:rPr>
      <w:rFonts w:ascii="Bookman Old Style" w:hAnsi="Bookman Old Style"/>
      <w:sz w:val="24"/>
      <w:lang w:val="uk-UA" w:eastAsia="uk-UA"/>
    </w:rPr>
  </w:style>
  <w:style w:type="character" w:customStyle="1" w:styleId="26">
    <w:name w:val="Знак Знак26"/>
    <w:uiPriority w:val="99"/>
    <w:rsid w:val="00EE36F2"/>
    <w:rPr>
      <w:rFonts w:ascii="Bookman Old Style" w:hAnsi="Bookman Old Style"/>
      <w:sz w:val="24"/>
      <w:lang w:val="uk-UA" w:eastAsia="uk-UA"/>
    </w:rPr>
  </w:style>
  <w:style w:type="paragraph" w:customStyle="1" w:styleId="15">
    <w:name w:val="Обычный1"/>
    <w:uiPriority w:val="99"/>
    <w:rsid w:val="002B7FCF"/>
    <w:pPr>
      <w:widowControl w:val="0"/>
      <w:snapToGrid w:val="0"/>
    </w:pPr>
    <w:rPr>
      <w:rFonts w:ascii="Times New Roman" w:eastAsia="Times New Roman" w:hAnsi="Times New Roman"/>
      <w:sz w:val="20"/>
      <w:szCs w:val="20"/>
    </w:rPr>
  </w:style>
  <w:style w:type="paragraph" w:customStyle="1" w:styleId="27">
    <w:name w:val="Без интервала2"/>
    <w:uiPriority w:val="99"/>
    <w:rsid w:val="00E66E38"/>
    <w:rPr>
      <w:rFonts w:eastAsia="Times New Roman"/>
      <w:lang w:eastAsia="en-US"/>
    </w:rPr>
  </w:style>
  <w:style w:type="paragraph" w:customStyle="1" w:styleId="3">
    <w:name w:val="Абзац списка3"/>
    <w:basedOn w:val="Normal"/>
    <w:uiPriority w:val="99"/>
    <w:rsid w:val="007B0DE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3">
    <w:name w:val="Назва документа"/>
    <w:basedOn w:val="Normal"/>
    <w:next w:val="Normal"/>
    <w:uiPriority w:val="99"/>
    <w:rsid w:val="00747779"/>
    <w:pPr>
      <w:keepNext/>
      <w:keepLines/>
      <w:spacing w:before="240" w:after="240"/>
      <w:jc w:val="center"/>
    </w:pPr>
    <w:rPr>
      <w:rFonts w:ascii="Antiqua" w:eastAsia="Calibri" w:hAnsi="Antiqua"/>
      <w:b/>
      <w:sz w:val="26"/>
      <w:szCs w:val="20"/>
      <w:lang w:val="uk-UA"/>
    </w:rPr>
  </w:style>
  <w:style w:type="paragraph" w:customStyle="1" w:styleId="a4">
    <w:name w:val="Абзац списка"/>
    <w:basedOn w:val="Normal"/>
    <w:uiPriority w:val="99"/>
    <w:rsid w:val="004D6D4A"/>
    <w:pPr>
      <w:ind w:left="708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2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2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2525</TotalTime>
  <Pages>19</Pages>
  <Words>6494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Рибіна А.О.</dc:creator>
  <cp:keywords/>
  <dc:description/>
  <cp:lastModifiedBy>admin</cp:lastModifiedBy>
  <cp:revision>195</cp:revision>
  <cp:lastPrinted>2021-08-31T12:12:00Z</cp:lastPrinted>
  <dcterms:created xsi:type="dcterms:W3CDTF">2021-07-02T11:00:00Z</dcterms:created>
  <dcterms:modified xsi:type="dcterms:W3CDTF">2021-08-31T12:14:00Z</dcterms:modified>
</cp:coreProperties>
</file>